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AC0" w:rsidRDefault="00F33E1F" w:rsidP="00A07AC0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AC0" w:rsidRDefault="00A07AC0" w:rsidP="00A07AC0">
      <w:pPr>
        <w:rPr>
          <w:lang w:val="en-US"/>
        </w:rPr>
      </w:pP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Пыть-Ях</w:t>
      </w: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 округа-Югры</w:t>
      </w:r>
    </w:p>
    <w:p w:rsidR="00A07AC0" w:rsidRDefault="00A07AC0" w:rsidP="00A07AC0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A07AC0" w:rsidRDefault="00A07AC0" w:rsidP="00A07AC0">
      <w:pPr>
        <w:jc w:val="center"/>
        <w:rPr>
          <w:sz w:val="36"/>
          <w:szCs w:val="36"/>
        </w:rPr>
      </w:pP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A07AC0" w:rsidRDefault="00A07AC0" w:rsidP="00A07AC0">
      <w:pPr>
        <w:pStyle w:val="a6"/>
        <w:jc w:val="both"/>
        <w:rPr>
          <w:b w:val="0"/>
          <w:sz w:val="28"/>
          <w:szCs w:val="28"/>
        </w:rPr>
      </w:pPr>
    </w:p>
    <w:p w:rsidR="00A07AC0" w:rsidRDefault="00A07AC0" w:rsidP="00A07AC0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</w:p>
    <w:p w:rsidR="00A07AC0" w:rsidRDefault="00A07AC0" w:rsidP="00A07AC0">
      <w:pPr>
        <w:pStyle w:val="a6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О внесении изменений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в распоряжение администрации города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от 30.08.2021 №1639-ра «О прогнозе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социально-экономического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развития муниципального образования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городской округ Пыть-Ях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на 2022 год и на плановый период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>2023 и 2024 годов»</w:t>
      </w:r>
    </w:p>
    <w:p w:rsidR="00A07AC0" w:rsidRPr="00632414" w:rsidRDefault="00A07AC0" w:rsidP="00A07AC0">
      <w:pPr>
        <w:pStyle w:val="a6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6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6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8D79F6">
      <w:pPr>
        <w:pStyle w:val="a6"/>
        <w:spacing w:line="360" w:lineRule="auto"/>
        <w:ind w:firstLine="540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455FD3" w:rsidRPr="00632414">
        <w:rPr>
          <w:b w:val="0"/>
          <w:sz w:val="28"/>
          <w:szCs w:val="28"/>
        </w:rPr>
        <w:t>28.03.2016 №60-па</w:t>
      </w:r>
      <w:r w:rsidRPr="00632414">
        <w:rPr>
          <w:b w:val="0"/>
          <w:sz w:val="28"/>
          <w:szCs w:val="28"/>
        </w:rPr>
        <w:t xml:space="preserve"> «О порядке </w:t>
      </w:r>
      <w:r w:rsidR="00455FD3" w:rsidRPr="00632414">
        <w:rPr>
          <w:b w:val="0"/>
          <w:sz w:val="28"/>
          <w:szCs w:val="28"/>
        </w:rPr>
        <w:t>разработки, корректировки, утверждения (одобрения), осуществления мониторинга и контроля реализации прогноза социально-экономического развития муниципального образования городской округ город Пыть-Ях на среднесрочный и долгосрочный периоды</w:t>
      </w:r>
      <w:r w:rsidRPr="00632414">
        <w:rPr>
          <w:b w:val="0"/>
          <w:sz w:val="28"/>
          <w:szCs w:val="28"/>
        </w:rPr>
        <w:t>»</w:t>
      </w:r>
      <w:r w:rsidR="005E150D">
        <w:rPr>
          <w:b w:val="0"/>
          <w:sz w:val="28"/>
          <w:szCs w:val="28"/>
        </w:rPr>
        <w:t xml:space="preserve">, на основании распоряжения администрации города от 21.05.2021 №931-ра «Об утверждении графика подготовки, рассмотрения документов и материалов, разрабатываемых при составлении проекта бюджета города Пыть-Яха на очередной финансовый год и на плановый период» </w:t>
      </w:r>
      <w:r w:rsidR="008D79F6" w:rsidRPr="00632414">
        <w:rPr>
          <w:b w:val="0"/>
          <w:sz w:val="28"/>
          <w:szCs w:val="28"/>
        </w:rPr>
        <w:t>внести в распоряжение администрации города от 30.08.2021 №1639-ра «О прогнозе социально-экономического развития муниципального образования городской округ Пыть-Ях на 2022 год и на плановый период 2023 и 2024 годов» следующие изменения</w:t>
      </w:r>
      <w:r w:rsidRPr="00632414">
        <w:rPr>
          <w:b w:val="0"/>
          <w:sz w:val="28"/>
          <w:szCs w:val="28"/>
        </w:rPr>
        <w:t>:</w:t>
      </w:r>
    </w:p>
    <w:p w:rsidR="00A07AC0" w:rsidRPr="00632414" w:rsidRDefault="00A07AC0" w:rsidP="008D79F6">
      <w:pPr>
        <w:pStyle w:val="a6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D84C88" w:rsidRPr="00632414" w:rsidRDefault="00D84C88" w:rsidP="00D84C88">
      <w:pPr>
        <w:numPr>
          <w:ilvl w:val="0"/>
          <w:numId w:val="26"/>
        </w:numPr>
        <w:suppressAutoHyphens/>
        <w:spacing w:line="360" w:lineRule="auto"/>
        <w:ind w:left="0" w:firstLine="540"/>
        <w:jc w:val="both"/>
        <w:rPr>
          <w:bCs/>
          <w:sz w:val="28"/>
          <w:szCs w:val="28"/>
        </w:rPr>
      </w:pPr>
      <w:r w:rsidRPr="00632414">
        <w:rPr>
          <w:sz w:val="28"/>
          <w:szCs w:val="28"/>
        </w:rPr>
        <w:t>Приложение №1 к распоряжению</w:t>
      </w:r>
      <w:r w:rsidRPr="00632414">
        <w:rPr>
          <w:bCs/>
          <w:sz w:val="28"/>
          <w:szCs w:val="28"/>
        </w:rPr>
        <w:t xml:space="preserve"> изложить в новой редакции согласно приложению №1.</w:t>
      </w:r>
    </w:p>
    <w:p w:rsidR="00D84C88" w:rsidRPr="00632414" w:rsidRDefault="00D84C88" w:rsidP="00D84C88">
      <w:pPr>
        <w:numPr>
          <w:ilvl w:val="0"/>
          <w:numId w:val="26"/>
        </w:numPr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Приложение №2 к распоряжению изложить в новой редакции согласно приложению №2.</w:t>
      </w:r>
    </w:p>
    <w:p w:rsidR="00D84C88" w:rsidRPr="00632414" w:rsidRDefault="00D84C88" w:rsidP="00D84C88">
      <w:pPr>
        <w:numPr>
          <w:ilvl w:val="0"/>
          <w:numId w:val="26"/>
        </w:numPr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Контроль за выполнением распоряжения возложить на заместителя главы города – председателя комитета по финансам.</w:t>
      </w:r>
    </w:p>
    <w:p w:rsidR="00A07AC0" w:rsidRPr="00632414" w:rsidRDefault="00D84C88" w:rsidP="00D84C88">
      <w:pPr>
        <w:pStyle w:val="a6"/>
        <w:spacing w:line="360" w:lineRule="auto"/>
        <w:ind w:left="720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      </w:t>
      </w:r>
    </w:p>
    <w:p w:rsidR="00A07AC0" w:rsidRPr="00632414" w:rsidRDefault="00D84C88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 </w:t>
      </w:r>
    </w:p>
    <w:p w:rsidR="00A07AC0" w:rsidRPr="00632414" w:rsidRDefault="00A07AC0" w:rsidP="00A07AC0">
      <w:pPr>
        <w:rPr>
          <w:sz w:val="28"/>
          <w:szCs w:val="28"/>
        </w:rPr>
      </w:pPr>
    </w:p>
    <w:p w:rsidR="00A07AC0" w:rsidRPr="00632414" w:rsidRDefault="00A07AC0" w:rsidP="00A07AC0">
      <w:pPr>
        <w:rPr>
          <w:sz w:val="28"/>
          <w:szCs w:val="28"/>
        </w:rPr>
      </w:pPr>
    </w:p>
    <w:p w:rsidR="00A92EDF" w:rsidRPr="00632414" w:rsidRDefault="00A07AC0" w:rsidP="00A07AC0">
      <w:pPr>
        <w:pStyle w:val="a5"/>
        <w:rPr>
          <w:sz w:val="28"/>
          <w:szCs w:val="28"/>
        </w:rPr>
      </w:pPr>
      <w:r w:rsidRPr="00632414">
        <w:rPr>
          <w:sz w:val="28"/>
          <w:szCs w:val="28"/>
        </w:rPr>
        <w:t>Глава города Пыть-Яха</w:t>
      </w:r>
      <w:r w:rsidRPr="00632414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455FD3" w:rsidRPr="00632414" w:rsidRDefault="00455FD3" w:rsidP="00003EA8">
      <w:pPr>
        <w:pStyle w:val="a5"/>
        <w:rPr>
          <w:sz w:val="28"/>
          <w:szCs w:val="28"/>
        </w:rPr>
      </w:pPr>
    </w:p>
    <w:p w:rsidR="00455FD3" w:rsidRPr="00632414" w:rsidRDefault="00455FD3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D84C88" w:rsidRPr="00632414" w:rsidRDefault="00D84C88" w:rsidP="00003EA8">
      <w:pPr>
        <w:pStyle w:val="a5"/>
        <w:rPr>
          <w:sz w:val="28"/>
          <w:szCs w:val="28"/>
        </w:rPr>
      </w:pPr>
    </w:p>
    <w:p w:rsidR="00D84C88" w:rsidRPr="00632414" w:rsidRDefault="00D84C88" w:rsidP="00003EA8">
      <w:pPr>
        <w:pStyle w:val="a5"/>
        <w:rPr>
          <w:sz w:val="28"/>
          <w:szCs w:val="28"/>
        </w:rPr>
      </w:pPr>
    </w:p>
    <w:p w:rsidR="00D84C88" w:rsidRPr="00632414" w:rsidRDefault="00D84C88" w:rsidP="00003EA8">
      <w:pPr>
        <w:pStyle w:val="a5"/>
        <w:rPr>
          <w:sz w:val="28"/>
          <w:szCs w:val="28"/>
        </w:rPr>
      </w:pPr>
    </w:p>
    <w:p w:rsidR="00D84C88" w:rsidRPr="00632414" w:rsidRDefault="00D84C88" w:rsidP="00003EA8">
      <w:pPr>
        <w:pStyle w:val="a5"/>
        <w:rPr>
          <w:sz w:val="28"/>
          <w:szCs w:val="28"/>
        </w:rPr>
      </w:pPr>
    </w:p>
    <w:p w:rsidR="00D84C88" w:rsidRPr="00632414" w:rsidRDefault="00D84C88" w:rsidP="00003EA8">
      <w:pPr>
        <w:pStyle w:val="a5"/>
        <w:rPr>
          <w:sz w:val="28"/>
          <w:szCs w:val="28"/>
        </w:rPr>
      </w:pPr>
    </w:p>
    <w:p w:rsidR="00D84C88" w:rsidRPr="00632414" w:rsidRDefault="00D84C88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063DFA" w:rsidRPr="00632414" w:rsidRDefault="00A92EDF" w:rsidP="00A92EDF">
      <w:pPr>
        <w:jc w:val="right"/>
        <w:rPr>
          <w:bCs/>
          <w:sz w:val="28"/>
          <w:szCs w:val="28"/>
        </w:rPr>
      </w:pPr>
      <w:r w:rsidRPr="00632414">
        <w:rPr>
          <w:bCs/>
        </w:rPr>
        <w:t xml:space="preserve">                                                           </w:t>
      </w:r>
      <w:r w:rsidRPr="00632414">
        <w:rPr>
          <w:bCs/>
          <w:sz w:val="28"/>
          <w:szCs w:val="28"/>
        </w:rPr>
        <w:t>Приложение №</w:t>
      </w:r>
      <w:r w:rsidR="00063DFA" w:rsidRPr="00632414">
        <w:rPr>
          <w:bCs/>
          <w:sz w:val="28"/>
          <w:szCs w:val="28"/>
        </w:rPr>
        <w:t xml:space="preserve"> </w:t>
      </w:r>
      <w:r w:rsidRPr="00632414">
        <w:rPr>
          <w:bCs/>
          <w:sz w:val="28"/>
          <w:szCs w:val="28"/>
        </w:rPr>
        <w:t>1</w:t>
      </w:r>
    </w:p>
    <w:p w:rsidR="00A92EDF" w:rsidRPr="00632414" w:rsidRDefault="00A92EDF" w:rsidP="00A92EDF">
      <w:pPr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к распоряжению администрации</w:t>
      </w:r>
    </w:p>
    <w:p w:rsidR="00A92EDF" w:rsidRPr="00632414" w:rsidRDefault="00063DFA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</w:t>
      </w:r>
      <w:r w:rsidR="00A92EDF" w:rsidRPr="00632414">
        <w:rPr>
          <w:bCs/>
          <w:sz w:val="28"/>
          <w:szCs w:val="28"/>
        </w:rPr>
        <w:t>города Пыть-Яха</w:t>
      </w:r>
    </w:p>
    <w:p w:rsidR="00152F85" w:rsidRPr="00632414" w:rsidRDefault="00152F85" w:rsidP="00447281">
      <w:pPr>
        <w:pStyle w:val="a5"/>
        <w:tabs>
          <w:tab w:val="clear" w:pos="9355"/>
          <w:tab w:val="right" w:pos="9638"/>
        </w:tabs>
        <w:rPr>
          <w:sz w:val="28"/>
          <w:szCs w:val="28"/>
        </w:rPr>
      </w:pPr>
    </w:p>
    <w:p w:rsidR="00152F85" w:rsidRPr="00632414" w:rsidRDefault="00152F85" w:rsidP="00003EA8">
      <w:pPr>
        <w:pStyle w:val="a5"/>
        <w:rPr>
          <w:sz w:val="28"/>
          <w:szCs w:val="28"/>
        </w:rPr>
      </w:pP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Прогноз</w:t>
      </w: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 социально-экономического развития</w:t>
      </w: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муниципального о</w:t>
      </w:r>
      <w:r w:rsidR="007D5E09" w:rsidRPr="00632414">
        <w:rPr>
          <w:color w:val="000000"/>
          <w:sz w:val="28"/>
          <w:szCs w:val="28"/>
        </w:rPr>
        <w:t xml:space="preserve">бразования городской округ </w:t>
      </w:r>
      <w:r w:rsidRPr="00632414">
        <w:rPr>
          <w:color w:val="000000"/>
          <w:sz w:val="28"/>
          <w:szCs w:val="28"/>
        </w:rPr>
        <w:t xml:space="preserve">Пыть-Ях </w:t>
      </w:r>
    </w:p>
    <w:p w:rsidR="005A6EBC" w:rsidRPr="00632414" w:rsidRDefault="00841758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на 202</w:t>
      </w:r>
      <w:r w:rsidR="0030325D" w:rsidRPr="00632414">
        <w:rPr>
          <w:color w:val="000000"/>
          <w:sz w:val="28"/>
          <w:szCs w:val="28"/>
        </w:rPr>
        <w:t>2</w:t>
      </w:r>
      <w:r w:rsidR="005A6EBC" w:rsidRPr="00632414">
        <w:rPr>
          <w:color w:val="000000"/>
          <w:sz w:val="28"/>
          <w:szCs w:val="28"/>
        </w:rPr>
        <w:t xml:space="preserve"> год и</w:t>
      </w:r>
      <w:r w:rsidRPr="00632414">
        <w:rPr>
          <w:color w:val="000000"/>
          <w:sz w:val="28"/>
          <w:szCs w:val="28"/>
        </w:rPr>
        <w:t xml:space="preserve"> на</w:t>
      </w:r>
      <w:r w:rsidR="005A6EBC" w:rsidRPr="00632414">
        <w:rPr>
          <w:color w:val="000000"/>
          <w:sz w:val="28"/>
          <w:szCs w:val="28"/>
        </w:rPr>
        <w:t xml:space="preserve"> плановый период </w:t>
      </w:r>
      <w:r w:rsidRPr="00632414">
        <w:rPr>
          <w:color w:val="000000"/>
          <w:sz w:val="28"/>
          <w:szCs w:val="28"/>
        </w:rPr>
        <w:t>202</w:t>
      </w:r>
      <w:r w:rsidR="0030325D" w:rsidRPr="00632414">
        <w:rPr>
          <w:color w:val="000000"/>
          <w:sz w:val="28"/>
          <w:szCs w:val="28"/>
        </w:rPr>
        <w:t>3</w:t>
      </w:r>
      <w:r w:rsidRPr="00632414">
        <w:rPr>
          <w:color w:val="000000"/>
          <w:sz w:val="28"/>
          <w:szCs w:val="28"/>
        </w:rPr>
        <w:t xml:space="preserve"> и 202</w:t>
      </w:r>
      <w:r w:rsidR="0030325D" w:rsidRPr="00632414">
        <w:rPr>
          <w:color w:val="000000"/>
          <w:sz w:val="28"/>
          <w:szCs w:val="28"/>
        </w:rPr>
        <w:t>4</w:t>
      </w:r>
      <w:r w:rsidRPr="00632414">
        <w:rPr>
          <w:color w:val="000000"/>
          <w:sz w:val="28"/>
          <w:szCs w:val="28"/>
        </w:rPr>
        <w:t xml:space="preserve"> годов</w:t>
      </w:r>
    </w:p>
    <w:p w:rsidR="005A6EBC" w:rsidRPr="00632414" w:rsidRDefault="005A6EBC" w:rsidP="005A6EBC">
      <w:pPr>
        <w:jc w:val="center"/>
        <w:rPr>
          <w:color w:val="000000"/>
          <w:sz w:val="26"/>
          <w:szCs w:val="26"/>
        </w:rPr>
      </w:pPr>
    </w:p>
    <w:p w:rsidR="003340B8" w:rsidRPr="00632414" w:rsidRDefault="003340B8" w:rsidP="003340B8">
      <w:pPr>
        <w:pStyle w:val="a6"/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3340B8" w:rsidRPr="00632414" w:rsidRDefault="003340B8" w:rsidP="003340B8">
      <w:pPr>
        <w:pStyle w:val="a6"/>
        <w:spacing w:line="360" w:lineRule="auto"/>
        <w:ind w:firstLine="567"/>
        <w:jc w:val="both"/>
        <w:rPr>
          <w:b w:val="0"/>
          <w:color w:val="000000"/>
          <w:sz w:val="28"/>
          <w:szCs w:val="28"/>
        </w:rPr>
      </w:pPr>
      <w:bookmarkStart w:id="0" w:name="_Toc136336773"/>
      <w:r w:rsidRPr="00632414">
        <w:rPr>
          <w:b w:val="0"/>
          <w:color w:val="000000"/>
          <w:sz w:val="28"/>
          <w:szCs w:val="28"/>
        </w:rPr>
        <w:t>Прогноз социально-экономического развития муниципального о</w:t>
      </w:r>
      <w:r w:rsidR="00E2028F" w:rsidRPr="00632414">
        <w:rPr>
          <w:b w:val="0"/>
          <w:color w:val="000000"/>
          <w:sz w:val="28"/>
          <w:szCs w:val="28"/>
        </w:rPr>
        <w:t>бразования городской округ</w:t>
      </w:r>
      <w:r w:rsidRPr="00632414">
        <w:rPr>
          <w:b w:val="0"/>
          <w:color w:val="000000"/>
          <w:sz w:val="28"/>
          <w:szCs w:val="28"/>
        </w:rPr>
        <w:t xml:space="preserve"> Пыть-Ях на 2022 год и плановый период 2023 и 2024 годов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3340B8" w:rsidRPr="00632414" w:rsidRDefault="003340B8" w:rsidP="003340B8">
      <w:pPr>
        <w:tabs>
          <w:tab w:val="left" w:pos="284"/>
          <w:tab w:val="left" w:pos="709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lastRenderedPageBreak/>
        <w:t>Показатели отчетного и прогнозируемого периодов основаны на статистической информации за 2019-2020 годы, за 1 квартал 2021 года, обобщения 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bookmarkEnd w:id="0"/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2024 года, индексы-дефляторы, показатели инфляции Российской Федерации и исходные условия для формирования базового варианта развития экономики на период до 2024 года.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Прогноз социально-экономического развития города Пыть-Ях на 2022 год и плановый период до 2024 года выполнен в двух вариантах, первый вариант </w:t>
      </w:r>
      <w:r w:rsidR="00447281" w:rsidRPr="00632414">
        <w:rPr>
          <w:color w:val="000000"/>
          <w:sz w:val="28"/>
          <w:szCs w:val="28"/>
        </w:rPr>
        <w:t>–</w:t>
      </w:r>
      <w:r w:rsidRPr="00632414">
        <w:rPr>
          <w:color w:val="000000"/>
          <w:sz w:val="28"/>
          <w:szCs w:val="28"/>
        </w:rPr>
        <w:t xml:space="preserve"> консервативный, второй вариант </w:t>
      </w:r>
      <w:r w:rsidR="00447281" w:rsidRPr="00632414">
        <w:rPr>
          <w:color w:val="000000"/>
          <w:sz w:val="28"/>
          <w:szCs w:val="28"/>
        </w:rPr>
        <w:t>–</w:t>
      </w:r>
      <w:r w:rsidRPr="00632414">
        <w:rPr>
          <w:color w:val="000000"/>
          <w:sz w:val="28"/>
          <w:szCs w:val="28"/>
        </w:rPr>
        <w:t xml:space="preserve"> базовый.</w:t>
      </w:r>
    </w:p>
    <w:p w:rsidR="003340B8" w:rsidRPr="00632414" w:rsidRDefault="003340B8" w:rsidP="003340B8">
      <w:pPr>
        <w:tabs>
          <w:tab w:val="left" w:pos="6015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Общая оценка социально-экономической ситуации в муниципальном образовании за отчетный период.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Основными показателями достигнутого уровня социально-экономического положения муниципального о</w:t>
      </w:r>
      <w:r w:rsidR="000E054C" w:rsidRPr="00632414">
        <w:rPr>
          <w:sz w:val="28"/>
          <w:szCs w:val="28"/>
        </w:rPr>
        <w:t xml:space="preserve">бразования городской округ </w:t>
      </w:r>
      <w:r w:rsidRPr="00632414">
        <w:rPr>
          <w:sz w:val="28"/>
          <w:szCs w:val="28"/>
        </w:rPr>
        <w:t xml:space="preserve">Пыть-Ях, благодаря тенденциям макроэкономической устойчивости, сложившейся в Ханты-Мансийском автономном округе – Югре, являются: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6"/>
        <w:gridCol w:w="1399"/>
        <w:gridCol w:w="2053"/>
      </w:tblGrid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2020 год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2021 год</w:t>
            </w:r>
          </w:p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(оценка)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промышленного производства (В</w:t>
            </w:r>
            <w:r w:rsidRPr="00632414">
              <w:rPr>
                <w:bCs/>
                <w:sz w:val="28"/>
                <w:szCs w:val="28"/>
                <w:lang w:val="en-US"/>
              </w:rPr>
              <w:t>CDE</w:t>
            </w:r>
            <w:r w:rsidRPr="00632414">
              <w:rPr>
                <w:bCs/>
                <w:sz w:val="28"/>
                <w:szCs w:val="28"/>
              </w:rPr>
              <w:t xml:space="preserve">),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19,98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137B23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19,6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4554B6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274,7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4554B6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287,8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1,50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1,56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Ввод в действие жилых домов, </w:t>
            </w:r>
            <w:proofErr w:type="spellStart"/>
            <w:r w:rsidR="00E64C19" w:rsidRPr="00632414">
              <w:rPr>
                <w:bCs/>
                <w:sz w:val="28"/>
                <w:szCs w:val="28"/>
              </w:rPr>
              <w:t>тыс.</w:t>
            </w:r>
            <w:r w:rsidRPr="00632414">
              <w:rPr>
                <w:bCs/>
                <w:sz w:val="28"/>
                <w:szCs w:val="28"/>
              </w:rPr>
              <w:t>кв.м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17,00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B97845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30,5</w:t>
            </w:r>
            <w:r w:rsidR="003340B8" w:rsidRPr="00632414">
              <w:rPr>
                <w:bCs/>
                <w:sz w:val="28"/>
                <w:szCs w:val="28"/>
              </w:rPr>
              <w:t>0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Инвестиции в основной капитал,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3,55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3,65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Оборот розничной торговли,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3,93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4,25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Объем платных услуг населению,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0,44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0,45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 xml:space="preserve">Оборот малых и средних предприятий, включая </w:t>
            </w:r>
            <w:proofErr w:type="spellStart"/>
            <w:r w:rsidRPr="00632414">
              <w:rPr>
                <w:sz w:val="28"/>
                <w:szCs w:val="28"/>
              </w:rPr>
              <w:t>микропредприятия</w:t>
            </w:r>
            <w:proofErr w:type="spellEnd"/>
            <w:r w:rsidRPr="00632414">
              <w:rPr>
                <w:sz w:val="28"/>
                <w:szCs w:val="28"/>
              </w:rPr>
              <w:t xml:space="preserve">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>5,03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>5,16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Реальные денежные доходы населения, %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96,50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102,93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Численность занятых в экономике, </w:t>
            </w:r>
            <w:proofErr w:type="spellStart"/>
            <w:r w:rsidRPr="00632414">
              <w:rPr>
                <w:bCs/>
                <w:sz w:val="28"/>
                <w:szCs w:val="28"/>
              </w:rPr>
              <w:t>тыс.чел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21,87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21,95</w:t>
            </w:r>
          </w:p>
        </w:tc>
      </w:tr>
      <w:tr w:rsidR="003340B8" w:rsidRPr="00632414" w:rsidTr="00F70CD9">
        <w:trPr>
          <w:trHeight w:val="364"/>
        </w:trPr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Реальная заработная плата работников организаций, %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101,03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102,09</w:t>
            </w:r>
          </w:p>
        </w:tc>
      </w:tr>
    </w:tbl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Промышленное производство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При разработке прогноза были учтены особенности сложившейся структуры и объемов отгрузки промышленного производства в 2020 году. Оценка ожидаемых объемов отгруженных товаров в 2021 году осуществлена на основании статистических данных и сложившейся ситуации в стране в целом.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За 2020 год предприятиями промышленности отгружено товаров собственного производства на сумму 19,98 млрд. руб., что составляет 57,3% от общегородского выпуска товаров и услуг за год (34,85 млрд. руб.).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В 2021 году планируется производство товаров и услуг промышленного производства на </w:t>
      </w:r>
      <w:r w:rsidR="00137B23" w:rsidRPr="00632414">
        <w:rPr>
          <w:bCs/>
          <w:sz w:val="28"/>
          <w:szCs w:val="28"/>
        </w:rPr>
        <w:t>19,6</w:t>
      </w:r>
      <w:r w:rsidRPr="00632414">
        <w:rPr>
          <w:bCs/>
          <w:sz w:val="28"/>
          <w:szCs w:val="28"/>
        </w:rPr>
        <w:t xml:space="preserve"> млрд. руб. (индекс промышленного производства – </w:t>
      </w:r>
      <w:r w:rsidR="00137B23" w:rsidRPr="00632414">
        <w:rPr>
          <w:bCs/>
          <w:sz w:val="28"/>
          <w:szCs w:val="28"/>
        </w:rPr>
        <w:t>86,34</w:t>
      </w:r>
      <w:r w:rsidRPr="00632414">
        <w:rPr>
          <w:bCs/>
          <w:sz w:val="28"/>
          <w:szCs w:val="28"/>
        </w:rPr>
        <w:t xml:space="preserve">%), к 2024 году прогнозируется </w:t>
      </w:r>
      <w:r w:rsidR="00137B23" w:rsidRPr="00632414">
        <w:rPr>
          <w:bCs/>
          <w:sz w:val="28"/>
          <w:szCs w:val="28"/>
        </w:rPr>
        <w:t>21,5 млрд. руб. (индекс 100,36</w:t>
      </w:r>
      <w:r w:rsidRPr="00632414">
        <w:rPr>
          <w:bCs/>
          <w:sz w:val="28"/>
          <w:szCs w:val="28"/>
        </w:rPr>
        <w:t>%) по базовому варианту, в том числе по основным направлениям: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добыча полезных ископаемых – индекс производства </w:t>
      </w:r>
      <w:r w:rsidR="00137B23" w:rsidRPr="00632414">
        <w:rPr>
          <w:bCs/>
          <w:sz w:val="28"/>
          <w:szCs w:val="28"/>
        </w:rPr>
        <w:t>81,4</w:t>
      </w:r>
      <w:r w:rsidRPr="00632414">
        <w:rPr>
          <w:bCs/>
          <w:sz w:val="28"/>
          <w:szCs w:val="28"/>
        </w:rPr>
        <w:t>%; к 2024 году – 102,47%;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обрабатывающие производства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 индекс производства </w:t>
      </w:r>
      <w:r w:rsidR="00137B23" w:rsidRPr="00632414">
        <w:rPr>
          <w:bCs/>
          <w:sz w:val="28"/>
          <w:szCs w:val="28"/>
        </w:rPr>
        <w:t>93,95</w:t>
      </w:r>
      <w:r w:rsidRPr="00632414">
        <w:rPr>
          <w:bCs/>
          <w:sz w:val="28"/>
          <w:szCs w:val="28"/>
        </w:rPr>
        <w:t>%; к 2024 году –100,19%;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обеспечение электрической энергией, газом и паром; кондиционирование воздуха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индекс производства </w:t>
      </w:r>
      <w:r w:rsidR="00137B23" w:rsidRPr="00632414">
        <w:rPr>
          <w:bCs/>
          <w:sz w:val="28"/>
          <w:szCs w:val="28"/>
        </w:rPr>
        <w:t>75</w:t>
      </w:r>
      <w:r w:rsidRPr="00632414">
        <w:rPr>
          <w:bCs/>
          <w:sz w:val="28"/>
          <w:szCs w:val="28"/>
        </w:rPr>
        <w:t>%; к 2024 году – 100,0%;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водоснабжение; водоотведение, организация сбора утилизации отходов, деятельность по ликвидации загрязнений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 индекс производства </w:t>
      </w:r>
      <w:r w:rsidR="00137B23" w:rsidRPr="00632414">
        <w:rPr>
          <w:bCs/>
          <w:sz w:val="28"/>
          <w:szCs w:val="28"/>
        </w:rPr>
        <w:t>91,29</w:t>
      </w:r>
      <w:r w:rsidRPr="00632414">
        <w:rPr>
          <w:bCs/>
          <w:sz w:val="28"/>
          <w:szCs w:val="28"/>
        </w:rPr>
        <w:t>%; к 2024 году – 100,0%.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pacing w:val="4"/>
          <w:position w:val="-2"/>
          <w:sz w:val="28"/>
          <w:szCs w:val="28"/>
        </w:rPr>
      </w:pPr>
      <w:r w:rsidRPr="00632414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632414">
        <w:rPr>
          <w:bCs/>
          <w:spacing w:val="4"/>
          <w:position w:val="-2"/>
          <w:sz w:val="28"/>
          <w:szCs w:val="28"/>
        </w:rPr>
        <w:t>«Южно-</w:t>
      </w:r>
      <w:proofErr w:type="spellStart"/>
      <w:r w:rsidRPr="00632414">
        <w:rPr>
          <w:bCs/>
          <w:spacing w:val="4"/>
          <w:position w:val="-2"/>
          <w:sz w:val="28"/>
          <w:szCs w:val="28"/>
        </w:rPr>
        <w:t>Балыкский</w:t>
      </w:r>
      <w:proofErr w:type="spellEnd"/>
      <w:r w:rsidRPr="00632414">
        <w:rPr>
          <w:bCs/>
          <w:spacing w:val="4"/>
          <w:position w:val="-2"/>
          <w:sz w:val="28"/>
          <w:szCs w:val="28"/>
        </w:rPr>
        <w:t xml:space="preserve"> ГПЗ» филиал</w:t>
      </w:r>
      <w:r w:rsidRPr="00632414">
        <w:rPr>
          <w:bCs/>
          <w:sz w:val="28"/>
          <w:szCs w:val="28"/>
        </w:rPr>
        <w:t xml:space="preserve"> АО «</w:t>
      </w:r>
      <w:proofErr w:type="spellStart"/>
      <w:r w:rsidRPr="00632414">
        <w:rPr>
          <w:bCs/>
          <w:sz w:val="28"/>
          <w:szCs w:val="28"/>
        </w:rPr>
        <w:t>СибурТюменьГаз</w:t>
      </w:r>
      <w:proofErr w:type="spellEnd"/>
      <w:r w:rsidRPr="00632414">
        <w:rPr>
          <w:bCs/>
          <w:sz w:val="28"/>
          <w:szCs w:val="28"/>
        </w:rPr>
        <w:t xml:space="preserve">». </w:t>
      </w:r>
      <w:r w:rsidRPr="00632414">
        <w:rPr>
          <w:bCs/>
          <w:spacing w:val="4"/>
          <w:position w:val="-2"/>
          <w:sz w:val="28"/>
          <w:szCs w:val="28"/>
        </w:rPr>
        <w:t>Основным видом деятельности является переработка попутного нефтяного газа нефтяных месторождений ООО «Роснефть-</w:t>
      </w:r>
      <w:proofErr w:type="spellStart"/>
      <w:r w:rsidRPr="00632414">
        <w:rPr>
          <w:bCs/>
          <w:spacing w:val="4"/>
          <w:position w:val="-2"/>
          <w:sz w:val="28"/>
          <w:szCs w:val="28"/>
        </w:rPr>
        <w:t>Юганскнефтегаз</w:t>
      </w:r>
      <w:proofErr w:type="spellEnd"/>
      <w:r w:rsidRPr="00632414">
        <w:rPr>
          <w:bCs/>
          <w:spacing w:val="4"/>
          <w:position w:val="-2"/>
          <w:sz w:val="28"/>
          <w:szCs w:val="28"/>
        </w:rPr>
        <w:t xml:space="preserve">» с максимальным извлечением целевых углеводородов, являющихся основным сырьем для ПАО «СИБУР Холдинг».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632414">
        <w:rPr>
          <w:sz w:val="28"/>
          <w:szCs w:val="28"/>
        </w:rPr>
        <w:t xml:space="preserve"> в 2020 году переработано 27,1 млрд. </w:t>
      </w:r>
      <w:proofErr w:type="spellStart"/>
      <w:r w:rsidRPr="00632414">
        <w:rPr>
          <w:sz w:val="28"/>
          <w:szCs w:val="28"/>
        </w:rPr>
        <w:t>куб.м</w:t>
      </w:r>
      <w:proofErr w:type="spellEnd"/>
      <w:r w:rsidRPr="00632414">
        <w:rPr>
          <w:sz w:val="28"/>
          <w:szCs w:val="28"/>
        </w:rPr>
        <w:t>. (94% к 2019 году).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2020 год предприятием по основному виду деятельности оказано услуг на сумму 953,0 млн. руб. (95,6% к 2019 году).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</w:t>
      </w:r>
      <w:proofErr w:type="spellStart"/>
      <w:r w:rsidRPr="00632414">
        <w:rPr>
          <w:sz w:val="28"/>
          <w:szCs w:val="28"/>
        </w:rPr>
        <w:t>Юганск</w:t>
      </w:r>
      <w:proofErr w:type="spellEnd"/>
      <w:r w:rsidRPr="00632414">
        <w:rPr>
          <w:sz w:val="28"/>
          <w:szCs w:val="28"/>
        </w:rPr>
        <w:t xml:space="preserve"> Профит – Центр», ООО «Арсенал» и другие предприятия).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По разделу «О</w:t>
      </w:r>
      <w:r w:rsidRPr="00632414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632414">
        <w:rPr>
          <w:sz w:val="28"/>
          <w:szCs w:val="28"/>
        </w:rPr>
        <w:t xml:space="preserve">ОАО «Тюменская </w:t>
      </w:r>
      <w:proofErr w:type="spellStart"/>
      <w:r w:rsidRPr="00632414">
        <w:rPr>
          <w:sz w:val="28"/>
          <w:szCs w:val="28"/>
        </w:rPr>
        <w:t>энергосбытовая</w:t>
      </w:r>
      <w:proofErr w:type="spellEnd"/>
      <w:r w:rsidRPr="00632414">
        <w:rPr>
          <w:sz w:val="28"/>
          <w:szCs w:val="28"/>
        </w:rPr>
        <w:t xml:space="preserve"> компания», ОАО «ЮТЭК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Региональные сети», МУП «Управление городского хозяйства».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За 2020 год всего потреблено 138,87 млн. кВт. </w:t>
      </w:r>
      <w:r w:rsidR="00447281" w:rsidRPr="00632414">
        <w:rPr>
          <w:sz w:val="28"/>
          <w:szCs w:val="28"/>
        </w:rPr>
        <w:t>Ч</w:t>
      </w:r>
      <w:r w:rsidRPr="00632414">
        <w:rPr>
          <w:sz w:val="28"/>
          <w:szCs w:val="28"/>
        </w:rPr>
        <w:t xml:space="preserve">ас. </w:t>
      </w:r>
      <w:r w:rsidR="00447281" w:rsidRPr="00632414">
        <w:rPr>
          <w:sz w:val="28"/>
          <w:szCs w:val="28"/>
        </w:rPr>
        <w:t>Э</w:t>
      </w:r>
      <w:r w:rsidRPr="00632414">
        <w:rPr>
          <w:sz w:val="28"/>
          <w:szCs w:val="28"/>
        </w:rPr>
        <w:t xml:space="preserve">лектроэнергии (92,9% к 2019 году). К 2024 году объем потребления электроэнергии снизится на 3,3%, потребление составит на уровне 134,29 млн. </w:t>
      </w:r>
      <w:proofErr w:type="spellStart"/>
      <w:r w:rsidRPr="00632414">
        <w:rPr>
          <w:sz w:val="28"/>
          <w:szCs w:val="28"/>
        </w:rPr>
        <w:t>кВт.час</w:t>
      </w:r>
      <w:proofErr w:type="spellEnd"/>
      <w:r w:rsidRPr="00632414">
        <w:rPr>
          <w:sz w:val="28"/>
          <w:szCs w:val="28"/>
        </w:rPr>
        <w:t>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3340B8" w:rsidRPr="00632414" w:rsidRDefault="003340B8" w:rsidP="00F41CEF">
      <w:pPr>
        <w:keepNext/>
        <w:spacing w:line="360" w:lineRule="auto"/>
        <w:jc w:val="both"/>
        <w:outlineLvl w:val="0"/>
        <w:rPr>
          <w:kern w:val="28"/>
          <w:sz w:val="28"/>
          <w:szCs w:val="28"/>
        </w:rPr>
      </w:pPr>
    </w:p>
    <w:p w:rsidR="003340B8" w:rsidRPr="00632414" w:rsidRDefault="003340B8" w:rsidP="00F41CEF">
      <w:pPr>
        <w:keepNext/>
        <w:spacing w:line="360" w:lineRule="auto"/>
        <w:ind w:left="567"/>
        <w:jc w:val="both"/>
        <w:outlineLvl w:val="0"/>
        <w:rPr>
          <w:kern w:val="28"/>
          <w:sz w:val="28"/>
          <w:szCs w:val="28"/>
        </w:rPr>
      </w:pPr>
      <w:r w:rsidRPr="00632414">
        <w:rPr>
          <w:kern w:val="28"/>
          <w:sz w:val="28"/>
          <w:szCs w:val="28"/>
        </w:rPr>
        <w:t xml:space="preserve">Инвестиции </w:t>
      </w:r>
    </w:p>
    <w:p w:rsidR="003340B8" w:rsidRPr="00632414" w:rsidRDefault="003340B8" w:rsidP="003340B8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Капитал инвестиций города Пыть-Яха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2020 год составил 3 549,67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 за 2020 год составил 2 958,06 млн. руб. (рост на 72,6% в действующих и на 63,7% в сопоставимых ценах относительно 2019 года).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Источниками финансирования инвестиций в основной капитал в 2020 году в большей части стали собственные средства (66,5%), доля привлеченных средств (бюджетных) составила 33,5%.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</w:t>
      </w:r>
      <w:r w:rsidR="00296F75" w:rsidRPr="00632414">
        <w:rPr>
          <w:sz w:val="28"/>
          <w:szCs w:val="28"/>
        </w:rPr>
        <w:t>2 609,6</w:t>
      </w:r>
      <w:r w:rsidRPr="00632414">
        <w:rPr>
          <w:sz w:val="28"/>
          <w:szCs w:val="28"/>
        </w:rPr>
        <w:t xml:space="preserve"> </w:t>
      </w:r>
      <w:proofErr w:type="spellStart"/>
      <w:r w:rsidRPr="00632414">
        <w:rPr>
          <w:sz w:val="28"/>
          <w:szCs w:val="28"/>
        </w:rPr>
        <w:t>млн.руб</w:t>
      </w:r>
      <w:proofErr w:type="spellEnd"/>
      <w:r w:rsidRPr="00632414">
        <w:rPr>
          <w:sz w:val="28"/>
          <w:szCs w:val="28"/>
        </w:rPr>
        <w:t xml:space="preserve">., который предусматривает новое строительство </w:t>
      </w:r>
      <w:r w:rsidR="00296F75" w:rsidRPr="00632414">
        <w:rPr>
          <w:sz w:val="28"/>
          <w:szCs w:val="28"/>
        </w:rPr>
        <w:t>30</w:t>
      </w:r>
      <w:r w:rsidRPr="00632414">
        <w:rPr>
          <w:sz w:val="28"/>
          <w:szCs w:val="28"/>
        </w:rPr>
        <w:t xml:space="preserve"> объектов и техническое перевооружение (реконструкцию) 14 объектов. За 2020 год инвестировано всего 76,2 млн. рублей. </w:t>
      </w:r>
    </w:p>
    <w:p w:rsidR="003340B8" w:rsidRPr="00632414" w:rsidRDefault="003340B8" w:rsidP="003340B8">
      <w:pPr>
        <w:tabs>
          <w:tab w:val="left" w:pos="426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2021 году, по оценке, объем инвестиций в основной капитал за счет всех источников финансирования по полному кругу предприятий ожидается в сумме 3 646,28 млн. руб., к 2020 году в сопоставимых ценах составит 97,55%. К 2024 году объем инвестиций достигнет 3 740,53 </w:t>
      </w:r>
      <w:proofErr w:type="spellStart"/>
      <w:r w:rsidRPr="00632414">
        <w:rPr>
          <w:sz w:val="28"/>
          <w:szCs w:val="28"/>
        </w:rPr>
        <w:t>млн.руб</w:t>
      </w:r>
      <w:proofErr w:type="spellEnd"/>
      <w:r w:rsidRPr="00632414">
        <w:rPr>
          <w:sz w:val="28"/>
          <w:szCs w:val="28"/>
        </w:rPr>
        <w:t>. (по базовому варианту), темп роста по отношению к 2020 году – 105,4%. Как и в предыдущие периоды, основную долю инвестиций будут составлять собственные средства предприятий (организаций).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прогнозируемом периоде 2021-2024гг планируется инвестирование следующих направлений экономической деятельности города: 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- образование и спорт: ведутся подготовительные работы по строительству физкультурно-оздоровительного </w:t>
      </w:r>
      <w:r w:rsidR="00F41CEF" w:rsidRPr="00632414">
        <w:rPr>
          <w:sz w:val="28"/>
          <w:szCs w:val="28"/>
        </w:rPr>
        <w:t xml:space="preserve">объекта в </w:t>
      </w:r>
      <w:proofErr w:type="spellStart"/>
      <w:r w:rsidR="00F41CEF" w:rsidRPr="00632414">
        <w:rPr>
          <w:sz w:val="28"/>
          <w:szCs w:val="28"/>
        </w:rPr>
        <w:t>мкр</w:t>
      </w:r>
      <w:proofErr w:type="spellEnd"/>
      <w:r w:rsidR="00F41CEF" w:rsidRPr="00632414">
        <w:rPr>
          <w:sz w:val="28"/>
          <w:szCs w:val="28"/>
        </w:rPr>
        <w:t xml:space="preserve">. №6 «Пионерный» (по договору пожертвования </w:t>
      </w:r>
      <w:r w:rsidRPr="00632414">
        <w:rPr>
          <w:sz w:val="28"/>
          <w:szCs w:val="28"/>
        </w:rPr>
        <w:t>ООО «РН-</w:t>
      </w:r>
      <w:proofErr w:type="spellStart"/>
      <w:r w:rsidRPr="00632414">
        <w:rPr>
          <w:sz w:val="28"/>
          <w:szCs w:val="28"/>
        </w:rPr>
        <w:t>Юганскнефтегаз</w:t>
      </w:r>
      <w:proofErr w:type="spellEnd"/>
      <w:r w:rsidRPr="00632414">
        <w:rPr>
          <w:sz w:val="28"/>
          <w:szCs w:val="28"/>
        </w:rPr>
        <w:t>»);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- жилищно-коммунальная сфера: ведутся подготовительные работы по передаче объектов тепло-водоснабжения и водоотведения в концессию; заканчиваются строительные работы по реконструкции объектов коммунального комплекса «ВОС-3», «ВОС-1 (2 очередь)» за счет бюджетных средств, строительство КНС в </w:t>
      </w:r>
      <w:proofErr w:type="spellStart"/>
      <w:r w:rsidRPr="00632414">
        <w:rPr>
          <w:sz w:val="28"/>
          <w:szCs w:val="28"/>
        </w:rPr>
        <w:t>мкр</w:t>
      </w:r>
      <w:proofErr w:type="spellEnd"/>
      <w:r w:rsidRPr="00632414">
        <w:rPr>
          <w:sz w:val="28"/>
          <w:szCs w:val="28"/>
        </w:rPr>
        <w:t>. 6 «Пионерный» (инвестор не определен);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- транспортная система: ведутся подготовительные работы по реконструкции железнодорожного вокзала (инвестор ОАО «Российские железные дороги»).</w:t>
      </w:r>
    </w:p>
    <w:p w:rsidR="003340B8" w:rsidRPr="00632414" w:rsidRDefault="003340B8" w:rsidP="003340B8">
      <w:pPr>
        <w:tabs>
          <w:tab w:val="num" w:pos="540"/>
          <w:tab w:val="left" w:pos="567"/>
        </w:tabs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Основным фактором, определяющим развитие инвестиционного капитала города, является создание промышленных инвестиционных проектов, продолжение реализации проектов социальной сферы и коммунального хозяйства.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32414">
        <w:rPr>
          <w:sz w:val="28"/>
          <w:szCs w:val="28"/>
        </w:rPr>
        <w:t>Строительство</w:t>
      </w:r>
    </w:p>
    <w:p w:rsidR="003340B8" w:rsidRPr="00632414" w:rsidRDefault="003340B8" w:rsidP="003340B8">
      <w:pPr>
        <w:snapToGri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632414">
        <w:rPr>
          <w:sz w:val="28"/>
          <w:szCs w:val="28"/>
        </w:rPr>
        <w:tab/>
        <w:t xml:space="preserve">по чистому виду деятельности «Строительство» за 2020 год выполнены на сумму 1,50 млрд. руб.  (99,81% в сопоставимых ценах относительно 2019 года).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2020 году введено в эксплуатацию 17 003,0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 xml:space="preserve"> жилья (2019 год – 42 486,2 кв. м)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1 многоквартирный дом, 17 индивидуальных домов и 14 садовых домов. Годовой план общего объема жилищного строительства (30,0 тыс.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>.) выполнен на 56,7%. Обеспеченность жильем по итогам 2020 года составила 18,7 квадратных метра в среднем на одного жителя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2021 году ожидается ввод 30,5 тыс. кв. метров, в течение 2022-2024 годов прогноз жилищного строительства составляет </w:t>
      </w:r>
      <w:r w:rsidR="0057736F" w:rsidRPr="00632414">
        <w:rPr>
          <w:sz w:val="28"/>
          <w:szCs w:val="28"/>
        </w:rPr>
        <w:t>37,2</w:t>
      </w:r>
      <w:r w:rsidRPr="00632414">
        <w:rPr>
          <w:sz w:val="28"/>
          <w:szCs w:val="28"/>
        </w:rPr>
        <w:t xml:space="preserve"> </w:t>
      </w:r>
      <w:proofErr w:type="spellStart"/>
      <w:r w:rsidRPr="00632414">
        <w:rPr>
          <w:sz w:val="28"/>
          <w:szCs w:val="28"/>
        </w:rPr>
        <w:t>тыс.кв</w:t>
      </w:r>
      <w:proofErr w:type="spellEnd"/>
      <w:r w:rsidRPr="00632414">
        <w:rPr>
          <w:sz w:val="28"/>
          <w:szCs w:val="28"/>
        </w:rPr>
        <w:t>. метров.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Застройщиками многоквартирных домов являются ООО «УК «Центр Менеджмент» Д.У. ЗПИФ комбинированным «СПС </w:t>
      </w:r>
      <w:proofErr w:type="spellStart"/>
      <w:r w:rsidRPr="00632414">
        <w:rPr>
          <w:sz w:val="28"/>
          <w:szCs w:val="28"/>
        </w:rPr>
        <w:t>Югория</w:t>
      </w:r>
      <w:proofErr w:type="spellEnd"/>
      <w:r w:rsidRPr="00632414">
        <w:rPr>
          <w:sz w:val="28"/>
          <w:szCs w:val="28"/>
        </w:rPr>
        <w:t>» и ООО «Дорожно-строительное предприятие».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По состоянию на 01.01.2021 года общая площадь жилищного фонда составила 735,6 тыс. кв. м., увеличившись на 0,8% по сравнению с 2019 годом (729,7 тыс.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 xml:space="preserve">.).  Основную долю жилых помещений – 95,9% составляет благоустроенное и пригодное для проживания жилье (699,3 </w:t>
      </w:r>
      <w:proofErr w:type="spellStart"/>
      <w:r w:rsidRPr="00632414">
        <w:rPr>
          <w:sz w:val="28"/>
          <w:szCs w:val="28"/>
        </w:rPr>
        <w:t>тыс.кв</w:t>
      </w:r>
      <w:proofErr w:type="spellEnd"/>
      <w:r w:rsidRPr="00632414">
        <w:rPr>
          <w:sz w:val="28"/>
          <w:szCs w:val="28"/>
        </w:rPr>
        <w:t xml:space="preserve">. метров), 4,1% - ветхий, аварийный и прочий жилищный фонд (30,4 </w:t>
      </w:r>
      <w:proofErr w:type="spellStart"/>
      <w:r w:rsidRPr="00632414">
        <w:rPr>
          <w:sz w:val="28"/>
          <w:szCs w:val="28"/>
        </w:rPr>
        <w:t>тыс.кв</w:t>
      </w:r>
      <w:proofErr w:type="spellEnd"/>
      <w:r w:rsidRPr="00632414">
        <w:rPr>
          <w:sz w:val="28"/>
          <w:szCs w:val="28"/>
        </w:rPr>
        <w:t xml:space="preserve">. метров).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В связи с прогнозируемой динамикой ввода жилья к 2024 году и сносом ветхого и аварийного жилищного фонда доля благоустроенного и пригодного для проживания жилья составит 100%. Обеспеченность жильем в 2024 году составит 19,0 квадратных метра в среднем на одного жителя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объекты производственного и торгового назначения. Построен 1 торговый объект, общей площадью 1477,7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 xml:space="preserve">. – магазин «Перекресток» в </w:t>
      </w:r>
      <w:proofErr w:type="spellStart"/>
      <w:r w:rsidRPr="00632414">
        <w:rPr>
          <w:sz w:val="28"/>
          <w:szCs w:val="28"/>
        </w:rPr>
        <w:t>мкр</w:t>
      </w:r>
      <w:proofErr w:type="spellEnd"/>
      <w:r w:rsidRPr="00632414">
        <w:rPr>
          <w:sz w:val="28"/>
          <w:szCs w:val="28"/>
        </w:rPr>
        <w:t>. №1 «Центральный».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Потребительский рынок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Розничный товарооборот в 2020 году сложился в пределах 3,93 млрд. рублей при индексе 117,96%, в 2021 году оценивается 4,25 млрд. руб. при индексе 102,15%, к 2024 году оборот торговли составит 4,76 млрд. руб. при индексе 100,19% (по базовому варианту).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На 01.01.2021 года инфраструктуру потребительского рынка в городе составляют 17 торговых центров, 294 продовольственных, непродовольственных и универсальных магазина, а также 51 объект нестационарной торговли.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632414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40 торговых сетей федерального и регионального уровней в 69 торговых объектах общей площадью 15 576 </w:t>
      </w:r>
      <w:proofErr w:type="spellStart"/>
      <w:r w:rsidRPr="00632414">
        <w:rPr>
          <w:rFonts w:eastAsia="Calibri"/>
          <w:sz w:val="28"/>
          <w:szCs w:val="28"/>
        </w:rPr>
        <w:t>кв.м</w:t>
      </w:r>
      <w:proofErr w:type="spellEnd"/>
      <w:r w:rsidRPr="00632414">
        <w:rPr>
          <w:rFonts w:eastAsia="Calibri"/>
          <w:sz w:val="28"/>
          <w:szCs w:val="28"/>
        </w:rPr>
        <w:t xml:space="preserve">., в том числе представлены торговые марки федерального значения – это магазины: «Магнит», «Перекресток», «Пятерочка», «Монетка», «Красное Белое», «Светлое и темное», «Продукты </w:t>
      </w:r>
      <w:proofErr w:type="spellStart"/>
      <w:r w:rsidRPr="00632414">
        <w:rPr>
          <w:rFonts w:eastAsia="Calibri"/>
          <w:sz w:val="28"/>
          <w:szCs w:val="28"/>
        </w:rPr>
        <w:t>Ермолино</w:t>
      </w:r>
      <w:proofErr w:type="spellEnd"/>
      <w:r w:rsidRPr="00632414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«Евросеть», «Связной», «Мегафон», «Теле2»; «Кари», «</w:t>
      </w:r>
      <w:proofErr w:type="spellStart"/>
      <w:r w:rsidRPr="00632414">
        <w:rPr>
          <w:rFonts w:eastAsia="Calibri"/>
          <w:sz w:val="28"/>
          <w:szCs w:val="28"/>
        </w:rPr>
        <w:t>Галамарт</w:t>
      </w:r>
      <w:proofErr w:type="spellEnd"/>
      <w:r w:rsidRPr="00632414">
        <w:rPr>
          <w:rFonts w:eastAsia="Calibri"/>
          <w:sz w:val="28"/>
          <w:szCs w:val="28"/>
        </w:rPr>
        <w:t xml:space="preserve">», «Магнит </w:t>
      </w:r>
      <w:proofErr w:type="spellStart"/>
      <w:r w:rsidRPr="00632414">
        <w:rPr>
          <w:rFonts w:eastAsia="Calibri"/>
          <w:sz w:val="28"/>
          <w:szCs w:val="28"/>
        </w:rPr>
        <w:t>Косметик</w:t>
      </w:r>
      <w:proofErr w:type="spellEnd"/>
      <w:r w:rsidRPr="00632414">
        <w:rPr>
          <w:rFonts w:eastAsia="Calibri"/>
          <w:sz w:val="28"/>
          <w:szCs w:val="28"/>
        </w:rPr>
        <w:t>», «</w:t>
      </w:r>
      <w:proofErr w:type="spellStart"/>
      <w:r w:rsidRPr="00632414">
        <w:rPr>
          <w:rFonts w:eastAsia="Calibri"/>
          <w:sz w:val="28"/>
          <w:szCs w:val="28"/>
        </w:rPr>
        <w:t>Sela</w:t>
      </w:r>
      <w:proofErr w:type="spellEnd"/>
      <w:r w:rsidRPr="00632414">
        <w:rPr>
          <w:rFonts w:eastAsia="Calibri"/>
          <w:sz w:val="28"/>
          <w:szCs w:val="28"/>
        </w:rPr>
        <w:t>», «</w:t>
      </w:r>
      <w:r w:rsidRPr="00632414">
        <w:rPr>
          <w:rFonts w:eastAsia="Calibri"/>
          <w:sz w:val="28"/>
          <w:szCs w:val="28"/>
          <w:lang w:val="en-US"/>
        </w:rPr>
        <w:t>Fix</w:t>
      </w:r>
      <w:r w:rsidRPr="00632414">
        <w:rPr>
          <w:rFonts w:eastAsia="Calibri"/>
          <w:sz w:val="28"/>
          <w:szCs w:val="28"/>
        </w:rPr>
        <w:t xml:space="preserve"> </w:t>
      </w:r>
      <w:r w:rsidRPr="00632414">
        <w:rPr>
          <w:rFonts w:eastAsia="Calibri"/>
          <w:sz w:val="28"/>
          <w:szCs w:val="28"/>
          <w:lang w:val="en-US"/>
        </w:rPr>
        <w:t>price</w:t>
      </w:r>
      <w:r w:rsidRPr="00632414">
        <w:rPr>
          <w:rFonts w:eastAsia="Calibri"/>
          <w:sz w:val="28"/>
          <w:szCs w:val="28"/>
        </w:rPr>
        <w:t>» и другие.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Объем платных услуг, предоставленных населению города, в 2020 году оценивается в 0,44 млрд. руб. (индекс 100,49%), к 2024 году прогнозируется на уровне 0,51 млрд. руб., что составит 116,9% к 2020 году ценах соответствующих лет.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Востребованными платными услугами, предоставляемыми населению, в прогнозном периоде будут оставаться услуги обязательного характера: жилищно-коммунальные, услуги пассажирского транспорта и услуги связи.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индексы: 103,4% - в 2020 году; 105,2% - в 2021 году; 103,8% - в 2022 году; 104,0% - в 2023-2024 годах.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Уровень жизни населения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napToGri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 некоторых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z w:val="28"/>
          <w:szCs w:val="28"/>
        </w:rPr>
        <w:t xml:space="preserve">В 2020 году среднедушевые денежные доходы населения составили 37 836,81 рублей в месяц, реальные денежные доходы населения составили 96,50% к 2019 году, в 2021 году по оценке составят 102,93%, к 2024 году достигнут 102,71% по базовому варианту. </w:t>
      </w:r>
      <w:r w:rsidRPr="00632414">
        <w:rPr>
          <w:sz w:val="28"/>
          <w:szCs w:val="28"/>
        </w:rPr>
        <w:t>Обязательства населения обслуживать кредиты, взятые в прошлые периоды, а также сложившаяся ситуация в связи с пандемией, выступили дополнительной финансовой нагрузкой и снизили реальные располагаемые доходы населения.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Улучшение качества жизни населения является не только прогнозируемым положительным результатом, но и предпосылкой устойчивости социально-экономического развития города.</w:t>
      </w:r>
    </w:p>
    <w:p w:rsidR="003340B8" w:rsidRPr="00632414" w:rsidRDefault="003340B8" w:rsidP="003340B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Труд и занятость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 конец 2020 года численность рабочей силы составила 25,77 тыс. человек. На 2021 год численность трудовых ресурсов оценивается в размере 25,94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силы, к 2024 году увеличится до 26,03 тыс. человек по базовому варианту (101% к 2020 году).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Численность занятых в экономике в 2020 году составила 21,87 тыс. человек населения, в 2021 году оценивается в 21,95 тыс. человек. К 2024 году численность данной категории составит 22,09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Среднемесячная заработная плата работников организаций в 2020 году составила 71 278,7 рублей, в 2021 году, по оценке, - 76 553,32 рублей (рост 7,4%), к 2024 году – 92 385,32 рублей (по базовому варианту), рост 29,6% к 2020 году.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В 2020 году, в результате реализации мероприятий муниципальной программы «Поддержка занятости населения в городе Пыть-Яхе», направленных на обеспечение государственных гарантий в области содействия занятости населения на территории муниципального о</w:t>
      </w:r>
      <w:r w:rsidR="000E054C" w:rsidRPr="00632414">
        <w:rPr>
          <w:sz w:val="28"/>
          <w:szCs w:val="28"/>
        </w:rPr>
        <w:t xml:space="preserve">бразования городской округ </w:t>
      </w:r>
      <w:r w:rsidRPr="00632414">
        <w:rPr>
          <w:sz w:val="28"/>
          <w:szCs w:val="28"/>
        </w:rPr>
        <w:t xml:space="preserve">Пыть-Ях, создано 141 временное рабочее место в муниципальных учреждениях, из них: 127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для несовершеннолетних граждан в возрасте от  14 до 18 лет; 7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для проведения общественных работ; 2 – для безработных граждан, испытывающих трудности в поиске работы; 5 выпускников образовательных организаций высшего образования  в возрасте до 25 лет прошли стажировку в муниципальных учреждениях города. Создано 1 дополнительное рабочее место для инвалидов в МАОУ «Прогимназия «Созвездие».</w:t>
      </w: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Уровень регистрируемой безработицы в 2020 году составил 2,38% (в 2019 году 0,1%), коэффициент напряженности – 2,9 человек на 1 вакантное рабочее место (в 2019 году – 0,28). Реализация мероприятий государственной программы, а также отсутствие риска масштабного сокращения работников предприятий позволит удержать уровень зарегистрированной безработицы к 2024 году на уровне 0,2% по базовому варианту. </w:t>
      </w: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Демография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32414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2021 году среднегодовая численность населения составит 39,51 тыс. человек (на уровне 2019 года). В связи с плавными колебаниями естественного прироста населения и оттоком миграции к 2024 году среднегодовая численность населения прогнозируется на уровне 39,62 тыс. человек (по базовому варианту).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2020 году – 5,5 на 1000 человек населения, к 2024 году составит 7,0 на 1000 человек населения (по базовому варианту).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</w:t>
      </w:r>
      <w:proofErr w:type="spellStart"/>
      <w:r w:rsidRPr="00632414">
        <w:rPr>
          <w:sz w:val="28"/>
          <w:szCs w:val="28"/>
        </w:rPr>
        <w:t>табакокурения</w:t>
      </w:r>
      <w:proofErr w:type="spellEnd"/>
      <w:r w:rsidRPr="00632414">
        <w:rPr>
          <w:sz w:val="28"/>
          <w:szCs w:val="28"/>
        </w:rPr>
        <w:t xml:space="preserve"> и алкоголизма. В результате ожидаемая продолжительность жизни прогнозируется на отметке 76,51 лет к 2024 году (74,3 лет в 2020 году).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632414">
        <w:rPr>
          <w:sz w:val="28"/>
          <w:szCs w:val="28"/>
        </w:rPr>
        <w:t>инфраструктурно</w:t>
      </w:r>
      <w:proofErr w:type="spellEnd"/>
      <w:r w:rsidRPr="00632414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2020 году зафиксирован коэффициент миграционной убыли (-)0,35 тысяч человек, в 2021 году оценивается (-) 0,23 тысяч человек. К 2024 году миграционный прирост (убыль) прогнозируется на (-) 0,15 тысяч человек (по базовому варианту).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прогнозируемом периоде 2022-2024 годов в целом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Бюджет муниципального образования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517C9D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Доходы бюджета муниципального образования на 2021 год утверждены решением Думы города от 14.12.2020 № 357 «О бюджете города Пыть-Яха на 2021 год и на плановый период 2022 и 2023 годов» </w:t>
      </w:r>
      <w:r w:rsidR="00517C9D" w:rsidRPr="00632414">
        <w:rPr>
          <w:sz w:val="28"/>
          <w:szCs w:val="28"/>
          <w:lang w:eastAsia="en-US"/>
        </w:rPr>
        <w:t>(в ред. от 29.09.2021 года №5).</w:t>
      </w:r>
      <w:r w:rsidR="00517C9D" w:rsidRPr="00632414">
        <w:rPr>
          <w:sz w:val="28"/>
          <w:szCs w:val="28"/>
        </w:rPr>
        <w:t xml:space="preserve"> У</w:t>
      </w:r>
      <w:r w:rsidRPr="00632414">
        <w:rPr>
          <w:sz w:val="28"/>
          <w:szCs w:val="28"/>
        </w:rPr>
        <w:t xml:space="preserve">точнённый объём доходов составил </w:t>
      </w:r>
      <w:r w:rsidR="0057736F" w:rsidRPr="00632414">
        <w:rPr>
          <w:color w:val="000000"/>
          <w:sz w:val="28"/>
          <w:szCs w:val="28"/>
        </w:rPr>
        <w:t>4 083,5</w:t>
      </w:r>
      <w:r w:rsidRPr="00632414">
        <w:rPr>
          <w:sz w:val="28"/>
          <w:szCs w:val="28"/>
        </w:rPr>
        <w:t xml:space="preserve"> млн</w:t>
      </w:r>
      <w:r w:rsidRPr="00632414">
        <w:rPr>
          <w:sz w:val="28"/>
          <w:szCs w:val="28"/>
          <w:lang w:eastAsia="en-US"/>
        </w:rPr>
        <w:t>. рублей. Прогнозные показатели на 2022- 2024 годы рассчитаны в объеме: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2022 год в сумме 4 047,5 млн. рублей (консервативный) и </w:t>
      </w:r>
      <w:r w:rsidR="0057736F" w:rsidRPr="00632414">
        <w:rPr>
          <w:sz w:val="28"/>
          <w:szCs w:val="28"/>
          <w:lang w:eastAsia="en-US"/>
        </w:rPr>
        <w:t>3 439,6</w:t>
      </w:r>
      <w:r w:rsidRPr="00632414">
        <w:rPr>
          <w:sz w:val="28"/>
          <w:szCs w:val="28"/>
          <w:lang w:eastAsia="en-US"/>
        </w:rPr>
        <w:t xml:space="preserve"> млн. рублей (базовый)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2023 год в сумме 4 106,8 млн. рублей (консервативный) и </w:t>
      </w:r>
      <w:r w:rsidR="0057736F" w:rsidRPr="00632414">
        <w:rPr>
          <w:sz w:val="28"/>
          <w:szCs w:val="28"/>
          <w:lang w:eastAsia="en-US"/>
        </w:rPr>
        <w:t>3 417,0</w:t>
      </w:r>
      <w:r w:rsidRPr="00632414">
        <w:rPr>
          <w:sz w:val="28"/>
          <w:szCs w:val="28"/>
          <w:lang w:eastAsia="en-US"/>
        </w:rPr>
        <w:t xml:space="preserve"> млн. рублей базовый;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2024 год в сумме 4 106,8 млн. рублей (консервативный) и </w:t>
      </w:r>
      <w:r w:rsidR="0057736F" w:rsidRPr="00632414">
        <w:rPr>
          <w:sz w:val="28"/>
          <w:szCs w:val="28"/>
          <w:lang w:eastAsia="en-US"/>
        </w:rPr>
        <w:t>3 372,1</w:t>
      </w:r>
      <w:r w:rsidRPr="00632414">
        <w:rPr>
          <w:sz w:val="28"/>
          <w:szCs w:val="28"/>
          <w:lang w:eastAsia="en-US"/>
        </w:rPr>
        <w:t xml:space="preserve"> млн. рублей базовый.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Налоговые доходы муниципального образования сформированы главным образом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единого сельскохозяйственного налога – по нормативу 90%;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государственной пошлины – по нормативу 90%;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90%.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 на доходы физических лиц в части суммы налога, превышающей 650 тыс. рублей, относящейся к части налоговой базы, превышающей 5 млн рублей, - по нормативу 17,8% (20,5% от суммы налоговых доходов от налога на доходы физических лиц в части суммы налога, превышающей 650 тыс. рублей, относящейся к части налоговой базы, превышающей 5 млн рублей, подлежащих зачислению в соответствии с Бюджетным кодексом Российской Федерации и законодательством о налогах и сборах в консолидированный бюджет автономного округа);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100%;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632414">
        <w:rPr>
          <w:bCs/>
          <w:sz w:val="28"/>
          <w:szCs w:val="28"/>
          <w:lang w:eastAsia="en-US"/>
        </w:rPr>
        <w:t>инжекторных</w:t>
      </w:r>
      <w:proofErr w:type="spellEnd"/>
      <w:r w:rsidRPr="00632414">
        <w:rPr>
          <w:bCs/>
          <w:sz w:val="28"/>
          <w:szCs w:val="28"/>
          <w:lang w:eastAsia="en-US"/>
        </w:rPr>
        <w:t>) двигателей, производимые на территории Российской Федерации – по нормативу 0,1930%;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 xml:space="preserve">транспортный налог </w:t>
      </w:r>
      <w:r w:rsidR="00447281" w:rsidRPr="00632414">
        <w:rPr>
          <w:bCs/>
          <w:sz w:val="28"/>
          <w:szCs w:val="28"/>
          <w:lang w:eastAsia="en-US"/>
        </w:rPr>
        <w:t>–</w:t>
      </w:r>
      <w:r w:rsidRPr="00632414">
        <w:rPr>
          <w:bCs/>
          <w:sz w:val="28"/>
          <w:szCs w:val="28"/>
          <w:lang w:eastAsia="en-US"/>
        </w:rPr>
        <w:t xml:space="preserve"> в размере 20%.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3340B8" w:rsidRPr="00632414" w:rsidRDefault="00517C9D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Уточненный о</w:t>
      </w:r>
      <w:r w:rsidR="003340B8" w:rsidRPr="00632414">
        <w:rPr>
          <w:bCs/>
          <w:sz w:val="28"/>
          <w:szCs w:val="28"/>
          <w:lang w:eastAsia="en-US"/>
        </w:rPr>
        <w:t xml:space="preserve">бъем безвозмездных поступлений </w:t>
      </w:r>
      <w:r w:rsidR="003340B8" w:rsidRPr="00632414">
        <w:rPr>
          <w:sz w:val="28"/>
          <w:szCs w:val="28"/>
          <w:lang w:eastAsia="en-US"/>
        </w:rPr>
        <w:t>утвержден в сумме 2</w:t>
      </w:r>
      <w:r w:rsidRPr="00632414">
        <w:rPr>
          <w:sz w:val="28"/>
          <w:szCs w:val="28"/>
          <w:lang w:eastAsia="en-US"/>
        </w:rPr>
        <w:t> 690,2</w:t>
      </w:r>
      <w:r w:rsidR="003340B8" w:rsidRPr="00632414">
        <w:rPr>
          <w:sz w:val="28"/>
          <w:szCs w:val="28"/>
          <w:lang w:eastAsia="en-US"/>
        </w:rPr>
        <w:t xml:space="preserve"> млн. рублей. Прогнозные показатели на 2022 </w:t>
      </w:r>
      <w:r w:rsidR="00447281" w:rsidRPr="00632414">
        <w:rPr>
          <w:sz w:val="28"/>
          <w:szCs w:val="28"/>
          <w:lang w:eastAsia="en-US"/>
        </w:rPr>
        <w:t>–</w:t>
      </w:r>
      <w:r w:rsidR="003340B8" w:rsidRPr="00632414">
        <w:rPr>
          <w:sz w:val="28"/>
          <w:szCs w:val="28"/>
          <w:lang w:eastAsia="en-US"/>
        </w:rPr>
        <w:t xml:space="preserve"> 2024 годы рассчитаны: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2022 год в сумме 2 707,85 млн. рублей (консервативный) и 2 000,8 млн. рублей (базовый)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2023 год в сумме 2 747,47 млн. рублей (консервативный) и 1 981,1 млн. рублей базовый;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2024 год в сумме 2 747,47 млн. рублей (консервативный) и 1 959,2 млн. рублей базовый.</w:t>
      </w:r>
    </w:p>
    <w:p w:rsidR="003340B8" w:rsidRPr="00632414" w:rsidRDefault="003340B8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С учётом всех внесённых изменений уточнённый объём расходов составил 4</w:t>
      </w:r>
      <w:r w:rsidR="009718F7" w:rsidRPr="00632414">
        <w:rPr>
          <w:sz w:val="28"/>
          <w:szCs w:val="28"/>
          <w:lang w:eastAsia="en-US"/>
        </w:rPr>
        <w:t> 832,6</w:t>
      </w:r>
      <w:r w:rsidRPr="00632414">
        <w:rPr>
          <w:sz w:val="28"/>
          <w:szCs w:val="28"/>
          <w:lang w:eastAsia="en-US"/>
        </w:rPr>
        <w:t xml:space="preserve"> млн. рублей. Прогнозные показатели на 2022- 2024 годы рассчитаны: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2022 год в сумме 4 118,7 млн. рублей – консервативный вариант, </w:t>
      </w:r>
      <w:r w:rsidR="009718F7" w:rsidRPr="00632414">
        <w:rPr>
          <w:sz w:val="28"/>
          <w:szCs w:val="28"/>
          <w:lang w:eastAsia="en-US"/>
        </w:rPr>
        <w:t>3 478,4</w:t>
      </w:r>
      <w:r w:rsidRPr="00632414">
        <w:rPr>
          <w:sz w:val="28"/>
          <w:szCs w:val="28"/>
          <w:lang w:eastAsia="en-US"/>
        </w:rPr>
        <w:t xml:space="preserve"> млн. руб. – базовый вариант;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2023 год в сумме 4 178,9 млн. рублей </w:t>
      </w:r>
      <w:r w:rsidR="00447281" w:rsidRPr="00632414">
        <w:rPr>
          <w:sz w:val="28"/>
          <w:szCs w:val="28"/>
          <w:lang w:eastAsia="en-US"/>
        </w:rPr>
        <w:t>–</w:t>
      </w:r>
      <w:r w:rsidRPr="00632414">
        <w:rPr>
          <w:sz w:val="28"/>
          <w:szCs w:val="28"/>
          <w:lang w:eastAsia="en-US"/>
        </w:rPr>
        <w:t xml:space="preserve"> консервативный вариант, </w:t>
      </w:r>
      <w:r w:rsidR="009718F7" w:rsidRPr="00632414">
        <w:rPr>
          <w:sz w:val="28"/>
          <w:szCs w:val="28"/>
          <w:lang w:eastAsia="en-US"/>
        </w:rPr>
        <w:t>3 455,3</w:t>
      </w:r>
      <w:r w:rsidRPr="00632414">
        <w:rPr>
          <w:sz w:val="28"/>
          <w:szCs w:val="28"/>
          <w:lang w:eastAsia="en-US"/>
        </w:rPr>
        <w:t xml:space="preserve"> млн. рублей – базовый вариант;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2024 год в сумме 4 178,9 млн. рублей – консервативный вариант, </w:t>
      </w:r>
      <w:r w:rsidR="00BE4709" w:rsidRPr="00632414">
        <w:rPr>
          <w:sz w:val="28"/>
          <w:szCs w:val="28"/>
          <w:lang w:eastAsia="en-US"/>
        </w:rPr>
        <w:t>3 470,7</w:t>
      </w:r>
      <w:r w:rsidRPr="00632414">
        <w:rPr>
          <w:sz w:val="28"/>
          <w:szCs w:val="28"/>
          <w:lang w:eastAsia="en-US"/>
        </w:rPr>
        <w:t xml:space="preserve"> – базовый вариант.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Формирование расходных обязательств бюджета города на 2021 год и на плановый период 2022-2024 годов основано на подходах, при которых в качестве «базовых» по текущим расходам на 2022-2024 годы приняты утвержденные бюджетные ассигнования на 2021 год.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Доля программных расходов в общей сумме расходов составила в 2022 году 99%, в 2023 -2024 годах доля программных расходов сохранится.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Основной проблемой развития города является нахождение большей части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территорий города в зоне с особыми условиями использования территории (ЗОУИТ), в связи с проходящими инженерными коммуникациями ШФЛУ Сургут – Южный Балык.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Под действие ЗОУИТ попадают 2 866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 Отсутствие объектов жилищного строительства не позволит решать </w:t>
      </w:r>
      <w:proofErr w:type="spellStart"/>
      <w:r w:rsidRPr="00632414">
        <w:rPr>
          <w:color w:val="000000"/>
          <w:sz w:val="28"/>
          <w:szCs w:val="28"/>
        </w:rPr>
        <w:t>остростоящие</w:t>
      </w:r>
      <w:proofErr w:type="spellEnd"/>
      <w:r w:rsidRPr="00632414">
        <w:rPr>
          <w:color w:val="000000"/>
          <w:sz w:val="28"/>
          <w:szCs w:val="28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Также проблемами, которые необходимо решить в ближайшей перспективе, остаются: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социальной сфере – переход общеобразовательных учреждений города на односменный режим обучения;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- в сфере капитального ремонта дорог местного значения – ремонт путепровода через железнодорожные пути, завершение ремонта 1-го участка улицы Романа </w:t>
      </w:r>
      <w:proofErr w:type="spellStart"/>
      <w:r w:rsidRPr="00632414">
        <w:rPr>
          <w:color w:val="000000"/>
          <w:sz w:val="28"/>
          <w:szCs w:val="28"/>
        </w:rPr>
        <w:t>Кузоваткина</w:t>
      </w:r>
      <w:proofErr w:type="spellEnd"/>
      <w:r w:rsidRPr="00632414">
        <w:rPr>
          <w:color w:val="000000"/>
          <w:sz w:val="28"/>
          <w:szCs w:val="28"/>
        </w:rPr>
        <w:t>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Прогноз социально-экономического развития города Пыть-Яха на 2022-2024 годы направлен на повышение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  </w:t>
      </w:r>
    </w:p>
    <w:p w:rsidR="003340B8" w:rsidRPr="00632414" w:rsidRDefault="003340B8" w:rsidP="003340B8">
      <w:pPr>
        <w:ind w:firstLine="567"/>
        <w:jc w:val="both"/>
        <w:rPr>
          <w:sz w:val="28"/>
          <w:szCs w:val="28"/>
        </w:rPr>
      </w:pPr>
    </w:p>
    <w:p w:rsidR="00216681" w:rsidRPr="00632414" w:rsidRDefault="00216681" w:rsidP="003340B8">
      <w:pPr>
        <w:pStyle w:val="a6"/>
        <w:spacing w:line="360" w:lineRule="auto"/>
        <w:jc w:val="both"/>
        <w:rPr>
          <w:sz w:val="28"/>
          <w:szCs w:val="28"/>
        </w:rPr>
      </w:pPr>
    </w:p>
    <w:p w:rsidR="005A6EBC" w:rsidRPr="00632414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 </w:t>
      </w:r>
    </w:p>
    <w:p w:rsidR="00152F85" w:rsidRPr="00632414" w:rsidRDefault="00152F85" w:rsidP="00003EA8">
      <w:pPr>
        <w:pStyle w:val="a5"/>
        <w:rPr>
          <w:sz w:val="28"/>
          <w:szCs w:val="28"/>
        </w:rPr>
        <w:sectPr w:rsidR="00152F85" w:rsidRPr="00632414" w:rsidSect="00DE4B0B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301"/>
          <w:cols w:space="708"/>
          <w:titlePg/>
          <w:docGrid w:linePitch="360"/>
        </w:sectPr>
      </w:pPr>
    </w:p>
    <w:p w:rsidR="00AB1AA0" w:rsidRPr="00632414" w:rsidRDefault="00AB1AA0" w:rsidP="00AB1AA0">
      <w:pPr>
        <w:jc w:val="right"/>
        <w:rPr>
          <w:bCs/>
          <w:sz w:val="28"/>
          <w:szCs w:val="28"/>
        </w:rPr>
      </w:pPr>
      <w:r w:rsidRPr="00632414">
        <w:rPr>
          <w:bCs/>
        </w:rPr>
        <w:t xml:space="preserve">                                                                                                                                                                               </w:t>
      </w:r>
      <w:r w:rsidRPr="00632414">
        <w:rPr>
          <w:bCs/>
          <w:sz w:val="28"/>
          <w:szCs w:val="28"/>
        </w:rPr>
        <w:t>Приложение</w:t>
      </w:r>
      <w:r w:rsidR="00A92EDF" w:rsidRPr="00632414">
        <w:rPr>
          <w:bCs/>
          <w:sz w:val="28"/>
          <w:szCs w:val="28"/>
        </w:rPr>
        <w:t xml:space="preserve"> №2</w:t>
      </w:r>
    </w:p>
    <w:p w:rsidR="00AB1AA0" w:rsidRPr="00632414" w:rsidRDefault="00AB1AA0" w:rsidP="00AB1AA0">
      <w:pPr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632414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 города Пыть-Яха</w:t>
      </w:r>
    </w:p>
    <w:p w:rsidR="0027156E" w:rsidRPr="00632414" w:rsidRDefault="0027156E" w:rsidP="00447281">
      <w:pPr>
        <w:pStyle w:val="a5"/>
        <w:jc w:val="right"/>
        <w:rPr>
          <w:sz w:val="28"/>
          <w:szCs w:val="28"/>
        </w:rPr>
      </w:pPr>
      <w:r w:rsidRPr="00632414">
        <w:rPr>
          <w:sz w:val="28"/>
          <w:szCs w:val="28"/>
        </w:rPr>
        <w:tab/>
      </w:r>
      <w:r w:rsidRPr="00632414">
        <w:rPr>
          <w:sz w:val="28"/>
          <w:szCs w:val="28"/>
        </w:rPr>
        <w:tab/>
        <w:t xml:space="preserve"> </w:t>
      </w:r>
      <w:r w:rsidRPr="00632414">
        <w:rPr>
          <w:sz w:val="28"/>
          <w:szCs w:val="28"/>
        </w:rPr>
        <w:tab/>
      </w:r>
      <w:r w:rsidRPr="00632414">
        <w:rPr>
          <w:sz w:val="28"/>
          <w:szCs w:val="28"/>
        </w:rPr>
        <w:tab/>
      </w:r>
      <w:r w:rsidRPr="00632414">
        <w:rPr>
          <w:sz w:val="28"/>
          <w:szCs w:val="28"/>
        </w:rPr>
        <w:tab/>
      </w:r>
      <w:r w:rsidR="00447281" w:rsidRPr="00632414">
        <w:rPr>
          <w:sz w:val="28"/>
          <w:szCs w:val="28"/>
        </w:rPr>
        <w:t>от 30.08.2021 № 1639-ра</w:t>
      </w:r>
    </w:p>
    <w:p w:rsidR="00AB1AA0" w:rsidRPr="00632414" w:rsidRDefault="00AB1AA0" w:rsidP="00AB1AA0">
      <w:pPr>
        <w:jc w:val="center"/>
        <w:rPr>
          <w:b/>
        </w:rPr>
      </w:pPr>
    </w:p>
    <w:p w:rsidR="00AB1AA0" w:rsidRPr="00632414" w:rsidRDefault="00AB1AA0" w:rsidP="00AB1AA0">
      <w:pPr>
        <w:jc w:val="center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Pr="00632414" w:rsidRDefault="00AB1AA0" w:rsidP="00AB1AA0">
      <w:pPr>
        <w:jc w:val="center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муниципального о</w:t>
      </w:r>
      <w:r w:rsidR="00FD1D4F" w:rsidRPr="00632414">
        <w:rPr>
          <w:bCs/>
          <w:sz w:val="28"/>
          <w:szCs w:val="28"/>
        </w:rPr>
        <w:t xml:space="preserve">бразования городской округ </w:t>
      </w:r>
      <w:r w:rsidRPr="00632414">
        <w:rPr>
          <w:bCs/>
          <w:sz w:val="28"/>
          <w:szCs w:val="28"/>
        </w:rPr>
        <w:t>Пыть-Ях на 20</w:t>
      </w:r>
      <w:r w:rsidR="00AA4294" w:rsidRPr="00632414">
        <w:rPr>
          <w:bCs/>
          <w:sz w:val="28"/>
          <w:szCs w:val="28"/>
        </w:rPr>
        <w:t>2</w:t>
      </w:r>
      <w:r w:rsidR="00481B04" w:rsidRPr="00632414">
        <w:rPr>
          <w:bCs/>
          <w:sz w:val="28"/>
          <w:szCs w:val="28"/>
        </w:rPr>
        <w:t>2</w:t>
      </w:r>
      <w:r w:rsidR="00CA1BDE" w:rsidRPr="00632414">
        <w:rPr>
          <w:bCs/>
          <w:sz w:val="28"/>
          <w:szCs w:val="28"/>
        </w:rPr>
        <w:t xml:space="preserve"> год и на плановый период </w:t>
      </w:r>
      <w:r w:rsidR="00505144" w:rsidRPr="00632414">
        <w:rPr>
          <w:bCs/>
          <w:sz w:val="28"/>
          <w:szCs w:val="28"/>
        </w:rPr>
        <w:t>202</w:t>
      </w:r>
      <w:r w:rsidR="00481B04" w:rsidRPr="00632414">
        <w:rPr>
          <w:bCs/>
          <w:sz w:val="28"/>
          <w:szCs w:val="28"/>
        </w:rPr>
        <w:t>3</w:t>
      </w:r>
      <w:r w:rsidR="00505144" w:rsidRPr="00632414">
        <w:rPr>
          <w:bCs/>
          <w:sz w:val="28"/>
          <w:szCs w:val="28"/>
        </w:rPr>
        <w:t xml:space="preserve"> и 202</w:t>
      </w:r>
      <w:r w:rsidR="00481B04" w:rsidRPr="00632414">
        <w:rPr>
          <w:bCs/>
          <w:sz w:val="28"/>
          <w:szCs w:val="28"/>
        </w:rPr>
        <w:t>4</w:t>
      </w:r>
      <w:r w:rsidR="00CA1BDE" w:rsidRPr="00632414">
        <w:rPr>
          <w:bCs/>
          <w:sz w:val="28"/>
          <w:szCs w:val="28"/>
        </w:rPr>
        <w:t xml:space="preserve"> г</w:t>
      </w:r>
      <w:r w:rsidR="00505144" w:rsidRPr="00632414">
        <w:rPr>
          <w:bCs/>
          <w:sz w:val="28"/>
          <w:szCs w:val="28"/>
        </w:rPr>
        <w:t>одов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1276"/>
        <w:gridCol w:w="1056"/>
        <w:gridCol w:w="1056"/>
        <w:gridCol w:w="1148"/>
        <w:gridCol w:w="1234"/>
        <w:gridCol w:w="1063"/>
        <w:gridCol w:w="1205"/>
        <w:gridCol w:w="1063"/>
        <w:gridCol w:w="1205"/>
        <w:gridCol w:w="1063"/>
      </w:tblGrid>
      <w:tr w:rsidR="00AB6398" w:rsidRPr="00632414" w:rsidTr="0050728E">
        <w:trPr>
          <w:trHeight w:val="345"/>
          <w:jc w:val="center"/>
        </w:trPr>
        <w:tc>
          <w:tcPr>
            <w:tcW w:w="817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Показатели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Единица измерения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отчет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отчет</w:t>
            </w:r>
          </w:p>
        </w:tc>
        <w:tc>
          <w:tcPr>
            <w:tcW w:w="1148" w:type="dxa"/>
            <w:shd w:val="clear" w:color="auto" w:fill="auto"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оценка показателя</w:t>
            </w:r>
          </w:p>
        </w:tc>
        <w:tc>
          <w:tcPr>
            <w:tcW w:w="6833" w:type="dxa"/>
            <w:gridSpan w:val="6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прогноз</w:t>
            </w:r>
          </w:p>
        </w:tc>
      </w:tr>
      <w:tr w:rsidR="00AB6398" w:rsidRPr="00632414" w:rsidTr="0050728E">
        <w:trPr>
          <w:trHeight w:val="285"/>
          <w:jc w:val="center"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2019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AB0C2C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</w:t>
            </w:r>
            <w:r w:rsidR="00AB0C2C" w:rsidRPr="00632414">
              <w:rPr>
                <w:bCs/>
              </w:rPr>
              <w:t>20</w:t>
            </w:r>
          </w:p>
        </w:tc>
        <w:tc>
          <w:tcPr>
            <w:tcW w:w="1148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AB0C2C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</w:t>
            </w:r>
            <w:r w:rsidR="00AB0C2C" w:rsidRPr="00632414">
              <w:rPr>
                <w:bCs/>
              </w:rPr>
              <w:t>1</w:t>
            </w:r>
          </w:p>
        </w:tc>
        <w:tc>
          <w:tcPr>
            <w:tcW w:w="2297" w:type="dxa"/>
            <w:gridSpan w:val="2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</w:t>
            </w:r>
            <w:r w:rsidR="00AB0C2C" w:rsidRPr="00632414">
              <w:rPr>
                <w:bCs/>
              </w:rPr>
              <w:t>022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2023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2024</w:t>
            </w:r>
          </w:p>
        </w:tc>
      </w:tr>
      <w:tr w:rsidR="003B0779" w:rsidRPr="00632414" w:rsidTr="0050728E">
        <w:trPr>
          <w:trHeight w:val="562"/>
          <w:jc w:val="center"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148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34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</w:tr>
      <w:tr w:rsidR="003B0779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Население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(в среднегодовом исчислении)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39,70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39,51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39,62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39,57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39,44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39,52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402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трудоспособного возраста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24,18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23,86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24,22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24,15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24,24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1.4</w:t>
            </w:r>
          </w:p>
        </w:tc>
        <w:tc>
          <w:tcPr>
            <w:tcW w:w="3402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Численность населения старше трудоспособного возраста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5,94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6,11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6,39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Ожидаемая продолжительность жизни при рождении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74,40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74,53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75,21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74,84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75,94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75,09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76,51</w:t>
            </w:r>
          </w:p>
        </w:tc>
      </w:tr>
      <w:tr w:rsidR="00C46654" w:rsidRPr="00632414" w:rsidTr="0050728E">
        <w:trPr>
          <w:trHeight w:val="7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Общий коэффициент рождаемости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родившихся живыми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12,60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12,80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12,90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12,23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12,95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12,60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Суммарный коэффициент рождаемости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детей на 1 женщину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2,01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1,92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2,04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2,06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Общий коэффициент смертности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5,80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7,00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1.9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Коэффициент естественного прироста населения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7,20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6,70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6,75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6,40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1.10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Миграционный прирост (убыль)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-0,55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-0,35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-0,23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-0,50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-0,40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-0,18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-0,15</w:t>
            </w:r>
          </w:p>
        </w:tc>
      </w:tr>
      <w:tr w:rsidR="00ED68C7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632414" w:rsidRDefault="00DB69B6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ED68C7" w:rsidRPr="00632414" w:rsidRDefault="00ED68C7" w:rsidP="009824D4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Промышленное производство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0728E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2.1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28E" w:rsidRPr="00632414" w:rsidRDefault="0050728E" w:rsidP="0050728E">
            <w:pPr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21 029,77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19 981,69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19 598,90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19 884,70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19 965,46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20 608,56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20 701,99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21 338,68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21 524,56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83,81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97,85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86,34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100,36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/>
              </w:rPr>
            </w:pPr>
            <w:r w:rsidRPr="00632414">
              <w:rPr>
                <w:bCs/>
                <w:i/>
              </w:rPr>
              <w:t>по видам экономической деятельности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2.3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  <w:iCs/>
              </w:rPr>
              <w:t>Добыча полезных ископаемых (раздел B)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15 234,59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14 639,36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14 192,60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14 306,14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14 391,30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14 806,86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14 909,38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15 295,48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15 490,85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2.3.1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77,66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113,05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81,40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102,47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102,47</w:t>
            </w:r>
          </w:p>
        </w:tc>
      </w:tr>
      <w:tr w:rsidR="0050728E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2.4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Обрабатывающие производства (раздел C)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4 279,25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4 107,16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4 398,80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4 530,76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4 526,37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4 711,99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4 702,89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4 909,90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4 900,41</w:t>
            </w:r>
          </w:p>
        </w:tc>
      </w:tr>
      <w:tr w:rsidR="0050728E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2.4.1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93,95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</w:tr>
      <w:tr w:rsidR="0050728E" w:rsidRPr="00632414" w:rsidTr="0050728E">
        <w:trPr>
          <w:trHeight w:val="390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2.5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  <w:iCs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966,19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975,09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761,30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791,75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791,75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823,42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823,42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856,36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856,36</w:t>
            </w:r>
          </w:p>
        </w:tc>
      </w:tr>
      <w:tr w:rsidR="0050728E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2.5.1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93,24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98,08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</w:tr>
      <w:tr w:rsidR="0050728E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2.6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549,74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260,08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246,20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256,05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256,05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266,29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266,29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276,94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276,94</w:t>
            </w:r>
          </w:p>
        </w:tc>
      </w:tr>
      <w:tr w:rsidR="0050728E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2.6.1</w:t>
            </w:r>
          </w:p>
        </w:tc>
        <w:tc>
          <w:tcPr>
            <w:tcW w:w="3402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 w:type="page"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213,52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44,84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91,29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Потребление электроэнергии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 xml:space="preserve">млн </w:t>
            </w:r>
            <w:proofErr w:type="spellStart"/>
            <w:r w:rsidRPr="00632414">
              <w:rPr>
                <w:bCs/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149,50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138,87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</w:tr>
      <w:tr w:rsidR="00013629" w:rsidRPr="00632414" w:rsidTr="0050728E">
        <w:trPr>
          <w:trHeight w:val="278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2.8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1276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руб./</w:t>
            </w:r>
            <w:proofErr w:type="spellStart"/>
            <w:r w:rsidRPr="00632414">
              <w:rPr>
                <w:bCs/>
                <w:sz w:val="20"/>
                <w:szCs w:val="20"/>
              </w:rPr>
              <w:t>тыс.кВт.ч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1 697,41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1 876,07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2 046,68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2 183,86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2 183,86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2 311,21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2 311,21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2 447,01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2 447,01</w:t>
            </w:r>
          </w:p>
        </w:tc>
      </w:tr>
      <w:tr w:rsidR="00013629" w:rsidRPr="00632414" w:rsidTr="0050728E">
        <w:trPr>
          <w:trHeight w:val="6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2.9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1276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за период с начала года</w:t>
            </w:r>
            <w:r w:rsidRPr="00632414">
              <w:rPr>
                <w:bCs/>
                <w:sz w:val="20"/>
                <w:szCs w:val="20"/>
              </w:rPr>
              <w:br/>
              <w:t>к соотв. периоду</w:t>
            </w:r>
            <w:r w:rsidRPr="00632414">
              <w:rPr>
                <w:bCs/>
                <w:sz w:val="20"/>
                <w:szCs w:val="20"/>
              </w:rPr>
              <w:br/>
              <w:t>предыдущего года, 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103,15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109,09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105,83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105,83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105,88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105,88</w:t>
            </w:r>
          </w:p>
        </w:tc>
      </w:tr>
      <w:tr w:rsidR="00013629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E95FE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 xml:space="preserve">Сельское хозяйство 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сельского хозяйства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215,30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274,7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287,8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297,71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297,15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309,48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308,47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322,62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320,81</w:t>
            </w:r>
          </w:p>
        </w:tc>
      </w:tr>
      <w:tr w:rsidR="00E95FEA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сельского хозяйства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97,50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123,2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99,0</w:t>
            </w:r>
            <w:r w:rsidR="004554B6" w:rsidRPr="0063241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99,4</w:t>
            </w:r>
            <w:r w:rsidR="004554B6" w:rsidRPr="0063241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</w:t>
            </w:r>
            <w:r w:rsidR="004554B6" w:rsidRPr="0063241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99,76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99,95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растениеводства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99,32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126,4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132,09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135,92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135,52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141,22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140,54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147,29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146,16</w:t>
            </w:r>
          </w:p>
        </w:tc>
      </w:tr>
      <w:tr w:rsidR="00E95FEA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растениеводства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88,20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119,5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98,77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98,94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животноводства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115,98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148,3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155,72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161,79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161,63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168,26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167,94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175,33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174,65</w:t>
            </w:r>
          </w:p>
        </w:tc>
      </w:tr>
      <w:tr w:rsidR="00E95FEA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животноводства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109,50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126,4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99,24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100,97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E95FE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Строительство</w:t>
            </w:r>
          </w:p>
        </w:tc>
      </w:tr>
      <w:tr w:rsidR="00F901C1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работ, выполненных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1 446,90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1 501,88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1 555,95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1 622,86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1 621,30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1 691,02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1 692,64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1 762,04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1 768,81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работ, выполненных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99,53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100,38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106,80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104,30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104,40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104,50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Ввод в действие жилых домов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42,48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17,00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30,50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35,5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F901C1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Торговля и услуги населению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потребительских цен на товары и услуги, на конец года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декабрю</w:t>
            </w:r>
            <w:r w:rsidRPr="00632414">
              <w:rPr>
                <w:bCs/>
                <w:sz w:val="20"/>
                <w:szCs w:val="20"/>
              </w:rPr>
              <w:br/>
              <w:t>предыдущего года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104,90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104,30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103,70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потребительских цен на товары и услуги, в среднем за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Оборот розничной торговли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3 212,46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3 925,93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4 246,86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4 420,99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4 404,00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4 606,67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4 575,75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4 795,54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4 758,78</w:t>
            </w:r>
          </w:p>
        </w:tc>
      </w:tr>
      <w:tr w:rsidR="00F901C1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оборота розничной торговли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117,96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100,19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оборота розничной торговли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423,26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436,80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452,09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467,91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470,62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483,82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490,39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500,27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510,50</w:t>
            </w:r>
          </w:p>
        </w:tc>
      </w:tr>
      <w:tr w:rsidR="00F901C1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100,49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99,81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объема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</w:tr>
      <w:tr w:rsidR="00013629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F901C1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771" w:type="dxa"/>
            <w:gridSpan w:val="11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 xml:space="preserve">Малое и среднее предпринимательство, включая </w:t>
            </w:r>
            <w:proofErr w:type="spellStart"/>
            <w:r w:rsidRPr="00632414">
              <w:rPr>
                <w:b/>
                <w:bCs/>
              </w:rPr>
              <w:t>микропредприятия</w:t>
            </w:r>
            <w:proofErr w:type="spellEnd"/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Количество малых и средних предприятий, включая </w:t>
            </w:r>
            <w:proofErr w:type="spellStart"/>
            <w:r w:rsidRPr="00632414">
              <w:rPr>
                <w:bCs/>
              </w:rPr>
              <w:t>микропредприятия</w:t>
            </w:r>
            <w:proofErr w:type="spellEnd"/>
            <w:r w:rsidRPr="00632414">
              <w:rPr>
                <w:bCs/>
              </w:rPr>
              <w:t xml:space="preserve"> (на конец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единиц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1 426,00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1 399,00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1 413,00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1 420,10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1 427,10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1 434,30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1 441,40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1 448,60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1 455,80</w:t>
            </w:r>
          </w:p>
        </w:tc>
      </w:tr>
      <w:tr w:rsidR="00F901C1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632414">
              <w:rPr>
                <w:bCs/>
              </w:rPr>
              <w:t>микропредприятия</w:t>
            </w:r>
            <w:proofErr w:type="spellEnd"/>
            <w:r w:rsidRPr="00632414">
              <w:rPr>
                <w:bCs/>
              </w:rPr>
              <w:t>) (без внешних совместителей)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4,02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4,05</w:t>
            </w:r>
          </w:p>
        </w:tc>
      </w:tr>
      <w:tr w:rsidR="00F901C1" w:rsidRPr="00632414" w:rsidTr="0050728E">
        <w:trPr>
          <w:trHeight w:val="39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6.3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Оборот малых и средних предприятий, включая </w:t>
            </w:r>
            <w:proofErr w:type="spellStart"/>
            <w:r w:rsidRPr="00632414">
              <w:rPr>
                <w:bCs/>
              </w:rPr>
              <w:t>микропредприятия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млрд руб.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5,16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5,49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5,80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14A64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Инвестиции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Инвестиции в основной капитал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2 056,61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3 549,67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3 646,28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3 322,36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3 349,61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3 581,12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3 641,27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3 629,31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3 740,53</w:t>
            </w:r>
          </w:p>
        </w:tc>
      </w:tr>
      <w:tr w:rsidR="00514A64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инвестиций в основной капитал</w:t>
            </w:r>
          </w:p>
        </w:tc>
        <w:tc>
          <w:tcPr>
            <w:tcW w:w="1276" w:type="dxa"/>
            <w:shd w:val="clear" w:color="auto" w:fill="auto"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39,58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163,45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97,55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86,45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87,24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96,06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97,28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инвестиций в основной капитал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85,29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</w:tr>
      <w:tr w:rsidR="00013629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14A64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</w:t>
            </w:r>
            <w:r w:rsidR="00013629" w:rsidRPr="00632414">
              <w:rPr>
                <w:bCs/>
                <w:sz w:val="20"/>
                <w:szCs w:val="20"/>
              </w:rPr>
              <w:t>.4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Удельный вес инвестиций в основной капитал в валовом региональном продукте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</w:tr>
      <w:tr w:rsidR="00514A64" w:rsidRPr="00632414" w:rsidTr="0050728E">
        <w:trPr>
          <w:trHeight w:val="278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auto" w:fill="auto"/>
            <w:hideMark/>
          </w:tcPr>
          <w:p w:rsidR="00514A64" w:rsidRPr="00632414" w:rsidRDefault="00514A64" w:rsidP="00514A64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Инвестиции в основной капитал по источникам</w:t>
            </w:r>
            <w:r w:rsidRPr="00632414">
              <w:rPr>
                <w:bCs/>
                <w:iCs/>
              </w:rPr>
              <w:br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1 713,84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2 958,06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3 314,80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3 020,33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3 045,10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3 255,56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3 310,25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3 299,38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3 400,49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Собственные средства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1 597,14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1 968,41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2 136,99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2 344,74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2 369,51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2 572,64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2 627,33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2 822,71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2 921,51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Привлеченные средства, из них: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989,65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1 177,81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кредиты банков, в том числе: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7.6.1.1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кредиты иностранных банков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заемные средства других организаций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бюджетные средства, в том числе: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115,40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989,65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1 177,81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28,48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59,50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193,11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68,43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857,63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507,87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169,07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149,18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149,18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из местных бюджетов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476,83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413,89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413,89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441,11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441,11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прочие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013629" w:rsidRPr="00632414" w:rsidTr="0050728E">
        <w:trPr>
          <w:trHeight w:val="34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8F2A5D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771" w:type="dxa"/>
            <w:gridSpan w:val="11"/>
            <w:shd w:val="clear" w:color="auto" w:fill="auto"/>
            <w:hideMark/>
          </w:tcPr>
          <w:p w:rsidR="00013629" w:rsidRPr="00632414" w:rsidRDefault="008F2A5D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Бюджет муниципального образования</w:t>
            </w:r>
          </w:p>
        </w:tc>
      </w:tr>
      <w:tr w:rsidR="00247DB9" w:rsidRPr="00632414" w:rsidTr="0050728E">
        <w:trPr>
          <w:trHeight w:val="34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Доходы бюджета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2 996,30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4 649,80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4 083,50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4 047,52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3 439,60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4 106,75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3 417,00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4 106,75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3 372,10</w:t>
            </w:r>
          </w:p>
        </w:tc>
      </w:tr>
      <w:tr w:rsidR="00247DB9" w:rsidRPr="00632414" w:rsidTr="0050728E">
        <w:trPr>
          <w:trHeight w:val="30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Налоговые и неналоговые доходы,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1 306,30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1 349,70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1 393,40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1 339,68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1 438,80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1 359,28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1 436,00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1 359,28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1 412,80</w:t>
            </w:r>
          </w:p>
        </w:tc>
      </w:tr>
      <w:tr w:rsidR="00247DB9" w:rsidRPr="00632414" w:rsidTr="0050728E">
        <w:trPr>
          <w:trHeight w:val="36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Налоговые доходы бюджета муниципального образования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1 003,50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1 096,50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1 145,90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1 092,65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1 194,10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1 108,64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1 198,70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1 108,64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1 187,70</w:t>
            </w:r>
          </w:p>
        </w:tc>
      </w:tr>
      <w:tr w:rsidR="00247DB9" w:rsidRPr="00632414" w:rsidTr="0050728E">
        <w:trPr>
          <w:trHeight w:val="19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754,20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807,00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857,10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842,04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895,10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854,36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897,60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854,36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882,10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добычу полезных ископаемых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акцизы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11,30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14,40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150,90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181,80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141,14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</w:tr>
      <w:tr w:rsidR="00247DB9" w:rsidRPr="00632414" w:rsidTr="0050728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25,20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16,90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17,32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17,58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17,58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игорный бизнес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18,55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56,60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52,80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52,40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53,80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53,80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302,80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253,20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247,50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247,03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244,70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250,64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237,20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250,64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225,20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Безвозмездные поступления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1 690,00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3 300,10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2 690,20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2 707,85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2 000,80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2 747,47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1 981,10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2 747,47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1 959,20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субсидии из бюджета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425,40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1 154,00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844,40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878,49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132,50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913,63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150,90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субвенции из бюджета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1 330,70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1 482,40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1 467,00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1 688,38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1 504,80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1 713,09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1 511,60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1 781,61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1 506,90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дотации из бюджета субъекта РФ,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470,80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431,80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396,20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355,68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354,50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360,88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375,32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293,30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331,60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347,00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355,68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301,40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360,88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375,32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Расходы бюджета муниципального образования всего, в том числе по направлениям: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4 047,60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4 615,10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4 832,60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4 118,66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9313F2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</w:t>
            </w:r>
            <w:r w:rsidR="009313F2">
              <w:rPr>
                <w:sz w:val="20"/>
                <w:szCs w:val="20"/>
              </w:rPr>
              <w:t> </w:t>
            </w:r>
            <w:r w:rsidRPr="00632414">
              <w:rPr>
                <w:sz w:val="20"/>
                <w:szCs w:val="20"/>
              </w:rPr>
              <w:t>4</w:t>
            </w:r>
            <w:r w:rsidR="009313F2">
              <w:rPr>
                <w:sz w:val="20"/>
                <w:szCs w:val="20"/>
              </w:rPr>
              <w:t>80,5</w:t>
            </w:r>
            <w:r w:rsidRPr="00632414">
              <w:rPr>
                <w:sz w:val="20"/>
                <w:szCs w:val="20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4 178,93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3 455,30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4 178,93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3 470,70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496,10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468,60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425,00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401,08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9313F2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</w:t>
            </w:r>
            <w:r w:rsidR="009313F2">
              <w:rPr>
                <w:sz w:val="20"/>
                <w:szCs w:val="20"/>
              </w:rPr>
              <w:t>2</w:t>
            </w:r>
            <w:r w:rsidRPr="00632414">
              <w:rPr>
                <w:sz w:val="20"/>
                <w:szCs w:val="20"/>
              </w:rPr>
              <w:t>,</w:t>
            </w:r>
            <w:r w:rsidR="009313F2">
              <w:rPr>
                <w:sz w:val="20"/>
                <w:szCs w:val="20"/>
              </w:rPr>
              <w:t>1</w:t>
            </w:r>
            <w:r w:rsidRPr="00632414">
              <w:rPr>
                <w:sz w:val="20"/>
                <w:szCs w:val="20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406,95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406,95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515,70</w:t>
            </w:r>
          </w:p>
        </w:tc>
      </w:tr>
      <w:tr w:rsidR="00247DB9" w:rsidRPr="00632414" w:rsidTr="0050728E">
        <w:trPr>
          <w:trHeight w:val="37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5,80</w:t>
            </w:r>
          </w:p>
        </w:tc>
      </w:tr>
      <w:tr w:rsidR="00247DB9" w:rsidRPr="00632414" w:rsidTr="0050728E">
        <w:trPr>
          <w:trHeight w:val="25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37,40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29,10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32,00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32,00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294,40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268,80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401,80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306,89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277,10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311,38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260,90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311,38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259,10</w:t>
            </w:r>
          </w:p>
        </w:tc>
      </w:tr>
      <w:tr w:rsidR="00247DB9" w:rsidRPr="00632414" w:rsidTr="0050728E">
        <w:trPr>
          <w:trHeight w:val="34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840,50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1 409,70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1 136,80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927,42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205,80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940,99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191,30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940,99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201,10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1 700,10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1 864,80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2 045,70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1 996,60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2 012,60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2 025,82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1 974,60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2 025,82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1 965,70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157,40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161,60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165,33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176,90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167,75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175,60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167,75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175,70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344,20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241,50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112,40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114,80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117,80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124,60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119,70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136,40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123,70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480,90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133,25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152,00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135,20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157,00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135,20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159,20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29,30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28,50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0,90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Дефицит(-), профицит(+) бюджета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-1 051,30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-749,10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-71,14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1759BB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-38,</w:t>
            </w:r>
            <w:r w:rsidR="001759BB">
              <w:rPr>
                <w:sz w:val="20"/>
                <w:szCs w:val="20"/>
              </w:rPr>
              <w:t>3</w:t>
            </w:r>
            <w:bookmarkStart w:id="1" w:name="_GoBack"/>
            <w:bookmarkEnd w:id="1"/>
            <w:r w:rsidRPr="00632414">
              <w:rPr>
                <w:sz w:val="20"/>
                <w:szCs w:val="20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-72,18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-38,30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-72,18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-98,60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</w:pPr>
            <w:r w:rsidRPr="00632414">
              <w:t>Муниципальный долг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119,00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61,20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139,40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139,40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131,70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131,70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72,20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8F2A5D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Денежные доходы населения</w:t>
            </w:r>
          </w:p>
        </w:tc>
      </w:tr>
      <w:tr w:rsidR="008F2A5D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2A5D" w:rsidRPr="00632414" w:rsidRDefault="008F2A5D" w:rsidP="008F2A5D">
            <w:r w:rsidRPr="00632414">
              <w:t>Среднедушевые денежные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34 900,62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37 836,81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40 970,01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43 640,89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43 673,07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46 454,06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46 680,61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49 541,43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49 863,79</w:t>
            </w:r>
          </w:p>
        </w:tc>
      </w:tr>
      <w:tr w:rsidR="008F2A5D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A5D" w:rsidRPr="00632414" w:rsidRDefault="008F2A5D" w:rsidP="008F2A5D">
            <w:r w:rsidRPr="00632414">
              <w:t>Реальные денежные доходы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96,50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102,93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102,35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102,71</w:t>
            </w:r>
          </w:p>
        </w:tc>
      </w:tr>
      <w:tr w:rsidR="008F2A5D" w:rsidRPr="00632414" w:rsidTr="0050728E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9.3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r w:rsidRPr="00632414"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2,96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2,85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2,31</w:t>
            </w:r>
          </w:p>
        </w:tc>
      </w:tr>
      <w:tr w:rsidR="00013629" w:rsidRPr="00632414" w:rsidTr="0050728E">
        <w:trPr>
          <w:trHeight w:val="22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45705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Труд и занятость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both"/>
            </w:pPr>
            <w:r w:rsidRPr="00632414">
              <w:t>Численность рабочей силы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25 906,00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25 770,00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25 970,00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26 000,00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26 030,00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705" w:rsidRPr="00632414" w:rsidRDefault="00545705" w:rsidP="00545705">
            <w:pPr>
              <w:jc w:val="both"/>
            </w:pPr>
            <w:r w:rsidRPr="00632414">
              <w:t>Численность занятых в экономике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21 800,00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21 870,00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22 070,00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22 080,00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22 090,00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68 225,70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71 278,70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76 553,32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81 069,97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81 299,63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86 096,31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86 665,41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91 520,38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92 385,32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107,40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</w:tr>
      <w:tr w:rsidR="00545705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Реальная заработная плата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98,14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101,03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101,92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102,50</w:t>
            </w:r>
          </w:p>
        </w:tc>
      </w:tr>
      <w:tr w:rsidR="00545705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Уровень зарегистрированной безработицы (на конец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572,00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50,00</w:t>
            </w:r>
          </w:p>
        </w:tc>
      </w:tr>
      <w:tr w:rsidR="00545705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Фонд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12 469,99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13 452,01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14 568,53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15 530,05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15 559,19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16 539,50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16 632,77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17 647,65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17 780,43</w:t>
            </w:r>
          </w:p>
        </w:tc>
      </w:tr>
      <w:tr w:rsidR="00545705" w:rsidRPr="009824D4" w:rsidTr="0050728E">
        <w:trPr>
          <w:trHeight w:val="255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Темп роста фонда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107,88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108,30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545705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106,90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F9281D"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69B" w:rsidRDefault="00E2469B">
      <w:r>
        <w:separator/>
      </w:r>
    </w:p>
  </w:endnote>
  <w:endnote w:type="continuationSeparator" w:id="0">
    <w:p w:rsidR="00E2469B" w:rsidRDefault="00E24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69B" w:rsidRDefault="00E2469B">
      <w:r>
        <w:separator/>
      </w:r>
    </w:p>
  </w:footnote>
  <w:footnote w:type="continuationSeparator" w:id="0">
    <w:p w:rsidR="00E2469B" w:rsidRDefault="00E24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B6398" w:rsidRDefault="00AB63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648750"/>
      <w:docPartObj>
        <w:docPartGallery w:val="Page Numbers (Top of Page)"/>
        <w:docPartUnique/>
      </w:docPartObj>
    </w:sdtPr>
    <w:sdtEndPr/>
    <w:sdtContent>
      <w:p w:rsidR="00DE4B0B" w:rsidRDefault="00DE4B0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9BB">
          <w:rPr>
            <w:noProof/>
          </w:rPr>
          <w:t>328</w:t>
        </w:r>
        <w:r>
          <w:fldChar w:fldCharType="end"/>
        </w:r>
      </w:p>
    </w:sdtContent>
  </w:sdt>
  <w:p w:rsidR="00AB6398" w:rsidRDefault="00AB639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8964772"/>
      <w:docPartObj>
        <w:docPartGallery w:val="Page Numbers (Top of Page)"/>
        <w:docPartUnique/>
      </w:docPartObj>
    </w:sdtPr>
    <w:sdtEndPr/>
    <w:sdtContent>
      <w:p w:rsidR="00DE4B0B" w:rsidRDefault="00DE4B0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9BB">
          <w:rPr>
            <w:noProof/>
          </w:rPr>
          <w:t>319</w:t>
        </w:r>
        <w:r>
          <w:fldChar w:fldCharType="end"/>
        </w:r>
      </w:p>
    </w:sdtContent>
  </w:sdt>
  <w:p w:rsidR="00DE4B0B" w:rsidRDefault="00DE4B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D801E9"/>
    <w:multiLevelType w:val="hybridMultilevel"/>
    <w:tmpl w:val="B0FAF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8"/>
  </w:num>
  <w:num w:numId="5">
    <w:abstractNumId w:val="21"/>
  </w:num>
  <w:num w:numId="6">
    <w:abstractNumId w:val="23"/>
  </w:num>
  <w:num w:numId="7">
    <w:abstractNumId w:val="0"/>
  </w:num>
  <w:num w:numId="8">
    <w:abstractNumId w:val="13"/>
  </w:num>
  <w:num w:numId="9">
    <w:abstractNumId w:val="20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19C4"/>
    <w:rsid w:val="00013629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3DFA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B3FFE"/>
    <w:rsid w:val="000C530A"/>
    <w:rsid w:val="000C66BC"/>
    <w:rsid w:val="000D469B"/>
    <w:rsid w:val="000D7179"/>
    <w:rsid w:val="000E02E2"/>
    <w:rsid w:val="000E054C"/>
    <w:rsid w:val="000E1714"/>
    <w:rsid w:val="000E1778"/>
    <w:rsid w:val="000F3254"/>
    <w:rsid w:val="000F4BBA"/>
    <w:rsid w:val="000F674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37B23"/>
    <w:rsid w:val="001434AD"/>
    <w:rsid w:val="00143C33"/>
    <w:rsid w:val="001456C4"/>
    <w:rsid w:val="00145DAA"/>
    <w:rsid w:val="001513DB"/>
    <w:rsid w:val="00152F85"/>
    <w:rsid w:val="00156376"/>
    <w:rsid w:val="001579F2"/>
    <w:rsid w:val="001623AC"/>
    <w:rsid w:val="001759BB"/>
    <w:rsid w:val="0018085D"/>
    <w:rsid w:val="001823C0"/>
    <w:rsid w:val="00192CF9"/>
    <w:rsid w:val="00195437"/>
    <w:rsid w:val="001A1CFD"/>
    <w:rsid w:val="001A2EBB"/>
    <w:rsid w:val="001A627B"/>
    <w:rsid w:val="001A6D19"/>
    <w:rsid w:val="001A7A70"/>
    <w:rsid w:val="001C0D4D"/>
    <w:rsid w:val="001C5BDA"/>
    <w:rsid w:val="001D2C41"/>
    <w:rsid w:val="001D5EDB"/>
    <w:rsid w:val="001D778E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47DB9"/>
    <w:rsid w:val="00252B9D"/>
    <w:rsid w:val="0026317E"/>
    <w:rsid w:val="00265C28"/>
    <w:rsid w:val="0027156E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6F75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07B"/>
    <w:rsid w:val="002D0477"/>
    <w:rsid w:val="002D12F8"/>
    <w:rsid w:val="002D5681"/>
    <w:rsid w:val="002D6F75"/>
    <w:rsid w:val="002F4D8B"/>
    <w:rsid w:val="002F79EF"/>
    <w:rsid w:val="003012E0"/>
    <w:rsid w:val="00301F86"/>
    <w:rsid w:val="0030325D"/>
    <w:rsid w:val="00303ACC"/>
    <w:rsid w:val="003066E2"/>
    <w:rsid w:val="00311EAF"/>
    <w:rsid w:val="00315B4F"/>
    <w:rsid w:val="00317DD3"/>
    <w:rsid w:val="00324874"/>
    <w:rsid w:val="003340B8"/>
    <w:rsid w:val="0034196C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0779"/>
    <w:rsid w:val="003B51C6"/>
    <w:rsid w:val="003C0564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412D"/>
    <w:rsid w:val="003F7317"/>
    <w:rsid w:val="0040008B"/>
    <w:rsid w:val="0040122D"/>
    <w:rsid w:val="00401632"/>
    <w:rsid w:val="00412004"/>
    <w:rsid w:val="0041453E"/>
    <w:rsid w:val="00416D08"/>
    <w:rsid w:val="00417035"/>
    <w:rsid w:val="0042117D"/>
    <w:rsid w:val="00424EA5"/>
    <w:rsid w:val="00430904"/>
    <w:rsid w:val="0043489B"/>
    <w:rsid w:val="00435505"/>
    <w:rsid w:val="004379CA"/>
    <w:rsid w:val="00441CD7"/>
    <w:rsid w:val="00447281"/>
    <w:rsid w:val="00447F69"/>
    <w:rsid w:val="00451348"/>
    <w:rsid w:val="00452B91"/>
    <w:rsid w:val="004554B6"/>
    <w:rsid w:val="00455FD3"/>
    <w:rsid w:val="00456947"/>
    <w:rsid w:val="00465577"/>
    <w:rsid w:val="004722BF"/>
    <w:rsid w:val="0047268B"/>
    <w:rsid w:val="00475B83"/>
    <w:rsid w:val="00481B04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05144"/>
    <w:rsid w:val="0050728E"/>
    <w:rsid w:val="005140E7"/>
    <w:rsid w:val="00514A64"/>
    <w:rsid w:val="00517C9D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45705"/>
    <w:rsid w:val="005527E7"/>
    <w:rsid w:val="00553106"/>
    <w:rsid w:val="005543D6"/>
    <w:rsid w:val="00555AC8"/>
    <w:rsid w:val="00556DC8"/>
    <w:rsid w:val="00565697"/>
    <w:rsid w:val="00565CA1"/>
    <w:rsid w:val="005666CD"/>
    <w:rsid w:val="00570228"/>
    <w:rsid w:val="005714DD"/>
    <w:rsid w:val="00572B0E"/>
    <w:rsid w:val="00576CCF"/>
    <w:rsid w:val="0057736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A6EBC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150D"/>
    <w:rsid w:val="005E223E"/>
    <w:rsid w:val="005E2277"/>
    <w:rsid w:val="005E643A"/>
    <w:rsid w:val="005E7F4D"/>
    <w:rsid w:val="005F0F94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00C"/>
    <w:rsid w:val="006117EC"/>
    <w:rsid w:val="00612792"/>
    <w:rsid w:val="00613649"/>
    <w:rsid w:val="00614BE2"/>
    <w:rsid w:val="00614C1E"/>
    <w:rsid w:val="006151D9"/>
    <w:rsid w:val="00620ABB"/>
    <w:rsid w:val="0062178F"/>
    <w:rsid w:val="0062295E"/>
    <w:rsid w:val="00623C2D"/>
    <w:rsid w:val="00625D7F"/>
    <w:rsid w:val="00632414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A4CEA"/>
    <w:rsid w:val="006B184A"/>
    <w:rsid w:val="006B70B5"/>
    <w:rsid w:val="006C2A14"/>
    <w:rsid w:val="006C67DA"/>
    <w:rsid w:val="006C7436"/>
    <w:rsid w:val="006D3440"/>
    <w:rsid w:val="006D7096"/>
    <w:rsid w:val="006E6304"/>
    <w:rsid w:val="006F0876"/>
    <w:rsid w:val="006F1017"/>
    <w:rsid w:val="006F4912"/>
    <w:rsid w:val="00701A0C"/>
    <w:rsid w:val="00707632"/>
    <w:rsid w:val="007102B4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D5E09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6B6B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1758"/>
    <w:rsid w:val="00842A88"/>
    <w:rsid w:val="00843897"/>
    <w:rsid w:val="008454AA"/>
    <w:rsid w:val="008542E7"/>
    <w:rsid w:val="0085585A"/>
    <w:rsid w:val="008567C3"/>
    <w:rsid w:val="00857CEB"/>
    <w:rsid w:val="00862693"/>
    <w:rsid w:val="00866364"/>
    <w:rsid w:val="008710BE"/>
    <w:rsid w:val="0088341C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D79F6"/>
    <w:rsid w:val="008E6AED"/>
    <w:rsid w:val="008F1A64"/>
    <w:rsid w:val="008F2A5D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13F2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18F7"/>
    <w:rsid w:val="00972E54"/>
    <w:rsid w:val="009824D4"/>
    <w:rsid w:val="00982C3C"/>
    <w:rsid w:val="0098519C"/>
    <w:rsid w:val="0099588E"/>
    <w:rsid w:val="00995DF9"/>
    <w:rsid w:val="009A1323"/>
    <w:rsid w:val="009A2E29"/>
    <w:rsid w:val="009A7773"/>
    <w:rsid w:val="009B02E0"/>
    <w:rsid w:val="009C002B"/>
    <w:rsid w:val="009C0618"/>
    <w:rsid w:val="009C0F1B"/>
    <w:rsid w:val="009C6462"/>
    <w:rsid w:val="009D301C"/>
    <w:rsid w:val="009D354B"/>
    <w:rsid w:val="009E1013"/>
    <w:rsid w:val="009F099D"/>
    <w:rsid w:val="009F3E9C"/>
    <w:rsid w:val="009F4980"/>
    <w:rsid w:val="00A00728"/>
    <w:rsid w:val="00A07AC0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0E57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0C2C"/>
    <w:rsid w:val="00AB1AA0"/>
    <w:rsid w:val="00AB38BA"/>
    <w:rsid w:val="00AB6398"/>
    <w:rsid w:val="00AB6710"/>
    <w:rsid w:val="00AB7286"/>
    <w:rsid w:val="00AC2CD3"/>
    <w:rsid w:val="00AC497A"/>
    <w:rsid w:val="00AC5C66"/>
    <w:rsid w:val="00AD1C22"/>
    <w:rsid w:val="00AD3EE9"/>
    <w:rsid w:val="00AD52E7"/>
    <w:rsid w:val="00AD77FC"/>
    <w:rsid w:val="00AE19E5"/>
    <w:rsid w:val="00AE55CE"/>
    <w:rsid w:val="00AE784A"/>
    <w:rsid w:val="00AF071A"/>
    <w:rsid w:val="00B0133D"/>
    <w:rsid w:val="00B0600D"/>
    <w:rsid w:val="00B0797A"/>
    <w:rsid w:val="00B14D1B"/>
    <w:rsid w:val="00B15D81"/>
    <w:rsid w:val="00B1625B"/>
    <w:rsid w:val="00B21007"/>
    <w:rsid w:val="00B23DF7"/>
    <w:rsid w:val="00B24516"/>
    <w:rsid w:val="00B24803"/>
    <w:rsid w:val="00B24B56"/>
    <w:rsid w:val="00B36725"/>
    <w:rsid w:val="00B37A2A"/>
    <w:rsid w:val="00B50193"/>
    <w:rsid w:val="00B51DFB"/>
    <w:rsid w:val="00B52779"/>
    <w:rsid w:val="00B5384B"/>
    <w:rsid w:val="00B65DBA"/>
    <w:rsid w:val="00B665EF"/>
    <w:rsid w:val="00B80CCA"/>
    <w:rsid w:val="00B83591"/>
    <w:rsid w:val="00B86C15"/>
    <w:rsid w:val="00B95352"/>
    <w:rsid w:val="00B97845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D589E"/>
    <w:rsid w:val="00BD7793"/>
    <w:rsid w:val="00BE4709"/>
    <w:rsid w:val="00BE7ADE"/>
    <w:rsid w:val="00BF179F"/>
    <w:rsid w:val="00BF4913"/>
    <w:rsid w:val="00BF76F0"/>
    <w:rsid w:val="00BF78A3"/>
    <w:rsid w:val="00C01223"/>
    <w:rsid w:val="00C05A63"/>
    <w:rsid w:val="00C0730F"/>
    <w:rsid w:val="00C11624"/>
    <w:rsid w:val="00C121C4"/>
    <w:rsid w:val="00C14F16"/>
    <w:rsid w:val="00C161FB"/>
    <w:rsid w:val="00C21A67"/>
    <w:rsid w:val="00C23EBA"/>
    <w:rsid w:val="00C2585F"/>
    <w:rsid w:val="00C3052F"/>
    <w:rsid w:val="00C334CB"/>
    <w:rsid w:val="00C37C5F"/>
    <w:rsid w:val="00C45C4F"/>
    <w:rsid w:val="00C46654"/>
    <w:rsid w:val="00C46713"/>
    <w:rsid w:val="00C5065D"/>
    <w:rsid w:val="00C50C9F"/>
    <w:rsid w:val="00C51FE0"/>
    <w:rsid w:val="00C56EB7"/>
    <w:rsid w:val="00C60F1B"/>
    <w:rsid w:val="00C615F4"/>
    <w:rsid w:val="00C61B89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E2AEC"/>
    <w:rsid w:val="00CE494C"/>
    <w:rsid w:val="00D0121A"/>
    <w:rsid w:val="00D10C0F"/>
    <w:rsid w:val="00D11FFE"/>
    <w:rsid w:val="00D1364E"/>
    <w:rsid w:val="00D139E6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7FEF"/>
    <w:rsid w:val="00D84AB4"/>
    <w:rsid w:val="00D84C88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9B6"/>
    <w:rsid w:val="00DB6BC6"/>
    <w:rsid w:val="00DC3C8F"/>
    <w:rsid w:val="00DE4501"/>
    <w:rsid w:val="00DE4A1C"/>
    <w:rsid w:val="00DE4B0B"/>
    <w:rsid w:val="00DE5485"/>
    <w:rsid w:val="00DF0AD5"/>
    <w:rsid w:val="00DF1B37"/>
    <w:rsid w:val="00DF3E27"/>
    <w:rsid w:val="00DF4679"/>
    <w:rsid w:val="00DF4B4E"/>
    <w:rsid w:val="00DF5565"/>
    <w:rsid w:val="00DF7EFE"/>
    <w:rsid w:val="00E02D11"/>
    <w:rsid w:val="00E07086"/>
    <w:rsid w:val="00E15F7E"/>
    <w:rsid w:val="00E2028F"/>
    <w:rsid w:val="00E22308"/>
    <w:rsid w:val="00E23CFD"/>
    <w:rsid w:val="00E24366"/>
    <w:rsid w:val="00E2469B"/>
    <w:rsid w:val="00E24840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122B"/>
    <w:rsid w:val="00E626B1"/>
    <w:rsid w:val="00E64C19"/>
    <w:rsid w:val="00E67DAC"/>
    <w:rsid w:val="00E709BD"/>
    <w:rsid w:val="00E72E08"/>
    <w:rsid w:val="00E91797"/>
    <w:rsid w:val="00E917F7"/>
    <w:rsid w:val="00E92F43"/>
    <w:rsid w:val="00E947FF"/>
    <w:rsid w:val="00E95FEA"/>
    <w:rsid w:val="00EA2F8A"/>
    <w:rsid w:val="00EB0D44"/>
    <w:rsid w:val="00EB3B09"/>
    <w:rsid w:val="00EC3D3E"/>
    <w:rsid w:val="00EC6D95"/>
    <w:rsid w:val="00EC6E78"/>
    <w:rsid w:val="00ED08C9"/>
    <w:rsid w:val="00ED68C7"/>
    <w:rsid w:val="00ED6B2F"/>
    <w:rsid w:val="00EE5534"/>
    <w:rsid w:val="00EF1CEE"/>
    <w:rsid w:val="00EF3708"/>
    <w:rsid w:val="00EF4151"/>
    <w:rsid w:val="00EF48F9"/>
    <w:rsid w:val="00EF7A49"/>
    <w:rsid w:val="00F04097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3E1F"/>
    <w:rsid w:val="00F35FBC"/>
    <w:rsid w:val="00F40E8E"/>
    <w:rsid w:val="00F41CEF"/>
    <w:rsid w:val="00F6031C"/>
    <w:rsid w:val="00F629D2"/>
    <w:rsid w:val="00F6626D"/>
    <w:rsid w:val="00F6775B"/>
    <w:rsid w:val="00F70CD9"/>
    <w:rsid w:val="00F731CB"/>
    <w:rsid w:val="00F809AE"/>
    <w:rsid w:val="00F80D8C"/>
    <w:rsid w:val="00F8484B"/>
    <w:rsid w:val="00F864C4"/>
    <w:rsid w:val="00F901C1"/>
    <w:rsid w:val="00F9281D"/>
    <w:rsid w:val="00F92A92"/>
    <w:rsid w:val="00F976BC"/>
    <w:rsid w:val="00F97B18"/>
    <w:rsid w:val="00FA06A1"/>
    <w:rsid w:val="00FA4777"/>
    <w:rsid w:val="00FA6533"/>
    <w:rsid w:val="00FB0E02"/>
    <w:rsid w:val="00FB1DE5"/>
    <w:rsid w:val="00FB5535"/>
    <w:rsid w:val="00FC0F69"/>
    <w:rsid w:val="00FC2235"/>
    <w:rsid w:val="00FC3D77"/>
    <w:rsid w:val="00FC41E8"/>
    <w:rsid w:val="00FC6B51"/>
    <w:rsid w:val="00FC7E65"/>
    <w:rsid w:val="00FD0AA4"/>
    <w:rsid w:val="00FD1D4F"/>
    <w:rsid w:val="00FD20EB"/>
    <w:rsid w:val="00FD5A24"/>
    <w:rsid w:val="00FD7845"/>
    <w:rsid w:val="00FE1500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91E04842-0424-4DC9-B71B-B509E145F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4D3603"/>
    <w:rPr>
      <w:b/>
    </w:rPr>
  </w:style>
  <w:style w:type="paragraph" w:styleId="a8">
    <w:name w:val="Body Text Indent"/>
    <w:basedOn w:val="a"/>
    <w:rsid w:val="004D3603"/>
    <w:pPr>
      <w:ind w:left="360"/>
      <w:jc w:val="both"/>
    </w:pPr>
  </w:style>
  <w:style w:type="paragraph" w:styleId="a9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a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1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b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c">
    <w:name w:val="Цветовое выделение"/>
    <w:rsid w:val="006E6304"/>
    <w:rPr>
      <w:b/>
      <w:color w:val="000080"/>
    </w:rPr>
  </w:style>
  <w:style w:type="character" w:customStyle="1" w:styleId="ad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e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0">
    <w:name w:val="page number"/>
    <w:basedOn w:val="a0"/>
    <w:rsid w:val="00F92A92"/>
  </w:style>
  <w:style w:type="table" w:styleId="af1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unhideWhenUsed/>
    <w:rsid w:val="00AB6398"/>
    <w:rPr>
      <w:color w:val="0563C1"/>
      <w:u w:val="single"/>
    </w:rPr>
  </w:style>
  <w:style w:type="character" w:styleId="af3">
    <w:name w:val="FollowedHyperlink"/>
    <w:uiPriority w:val="99"/>
    <w:unhideWhenUsed/>
    <w:rsid w:val="00AB6398"/>
    <w:rPr>
      <w:color w:val="954F72"/>
      <w:u w:val="single"/>
    </w:rPr>
  </w:style>
  <w:style w:type="character" w:customStyle="1" w:styleId="10">
    <w:name w:val="Заголовок 1 Знак"/>
    <w:link w:val="1"/>
    <w:rsid w:val="00A07AC0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rsid w:val="00A07AC0"/>
    <w:rPr>
      <w:rFonts w:ascii="Arial" w:hAnsi="Arial"/>
      <w:b/>
      <w:i/>
      <w:sz w:val="24"/>
    </w:rPr>
  </w:style>
  <w:style w:type="character" w:customStyle="1" w:styleId="a7">
    <w:name w:val="Основной текст Знак"/>
    <w:link w:val="a6"/>
    <w:rsid w:val="00A07AC0"/>
    <w:rPr>
      <w:b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E4B0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&#1056;&#1072;&#1089;&#1087;&#1086;&#1088;&#1103;&#1078;&#1077;&#1085;&#1080;&#1103;\&#1063;&#1077;&#1088;&#1085;&#1086;&#1074;&#1080;&#1082;&#1080;\&#1043;&#1083;&#1072;&#1074;&#1085;&#1099;&#1081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шаблон</Template>
  <TotalTime>11</TotalTime>
  <Pages>28</Pages>
  <Words>5752</Words>
  <Characters>37280</Characters>
  <Application>Microsoft Office Word</Application>
  <DocSecurity>0</DocSecurity>
  <Lines>310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единовременном</vt:lpstr>
    </vt:vector>
  </TitlesOfParts>
  <Company/>
  <LinksUpToDate>false</LinksUpToDate>
  <CharactersWithSpaces>42947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Елена Баляева</cp:lastModifiedBy>
  <cp:revision>5</cp:revision>
  <cp:lastPrinted>2021-08-30T12:15:00Z</cp:lastPrinted>
  <dcterms:created xsi:type="dcterms:W3CDTF">2021-11-09T04:17:00Z</dcterms:created>
  <dcterms:modified xsi:type="dcterms:W3CDTF">2021-11-10T05:06:00Z</dcterms:modified>
</cp:coreProperties>
</file>